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CB" w:rsidRDefault="001674C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674CB" w:rsidRDefault="001674C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674CB" w:rsidRDefault="001674C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674CB" w:rsidRDefault="001674C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674CB" w:rsidRDefault="001674C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1674CB" w:rsidRDefault="001674C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霞山区爱国街道办事处部门预算</w:t>
      </w:r>
    </w:p>
    <w:p w:rsidR="001674CB" w:rsidRDefault="001674C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674CB" w:rsidRDefault="001674C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674CB" w:rsidRDefault="001674C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674CB" w:rsidRDefault="001674C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674CB" w:rsidRDefault="001674C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674CB" w:rsidRDefault="001674C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674CB" w:rsidRDefault="001674CB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74CB" w:rsidRDefault="001674CB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74CB" w:rsidRDefault="001674CB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1674CB" w:rsidRDefault="001674CB" w:rsidP="005D1644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爱国街道办事处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1674CB" w:rsidRDefault="001674CB" w:rsidP="005D1644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42782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、其他需要说明的情况</w:t>
      </w: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1674CB" w:rsidRDefault="001674CB" w:rsidP="005D1644">
      <w:pPr>
        <w:numPr>
          <w:ilvl w:val="0"/>
          <w:numId w:val="2"/>
        </w:num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国有资产占有使用情况</w:t>
      </w:r>
    </w:p>
    <w:p w:rsidR="001674CB" w:rsidRDefault="001674CB" w:rsidP="005D1644">
      <w:pPr>
        <w:numPr>
          <w:ilvl w:val="0"/>
          <w:numId w:val="2"/>
        </w:num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重点项目预算绩效目标设置情况</w:t>
      </w:r>
    </w:p>
    <w:p w:rsidR="001674CB" w:rsidRDefault="001674CB" w:rsidP="005D1644">
      <w:p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1674CB" w:rsidRDefault="001674CB" w:rsidP="005D164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674CB" w:rsidRDefault="001674CB" w:rsidP="005D16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674CB" w:rsidRDefault="001674CB" w:rsidP="005D1644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爱国街道办事处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1674CB" w:rsidRDefault="001674CB" w:rsidP="005D164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1674CB" w:rsidRDefault="001674CB" w:rsidP="005D164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1674CB" w:rsidRDefault="001674CB" w:rsidP="005D164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1674CB" w:rsidRDefault="001674CB" w:rsidP="005D164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1674CB" w:rsidRDefault="001674CB" w:rsidP="005D164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1674CB" w:rsidRDefault="001674CB" w:rsidP="005D164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1674CB" w:rsidRDefault="001674CB" w:rsidP="005D164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1674CB" w:rsidRDefault="001674CB" w:rsidP="005D1644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1674CB" w:rsidRDefault="001674C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674CB" w:rsidRDefault="001674CB" w:rsidP="005D1644">
      <w:pPr>
        <w:spacing w:line="360" w:lineRule="auto"/>
        <w:ind w:left="221" w:hangingChars="50" w:hanging="221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年霞山区爱国街道办事处部门预算基本情况说明</w:t>
      </w:r>
    </w:p>
    <w:p w:rsidR="001674CB" w:rsidRDefault="001674CB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1674CB" w:rsidRDefault="001674CB" w:rsidP="005D1644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1674CB" w:rsidRDefault="001674CB" w:rsidP="009C788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674CB" w:rsidRPr="009C7885" w:rsidRDefault="001674CB" w:rsidP="009C7885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爱国街道办事处</w:t>
      </w:r>
      <w:r w:rsidRPr="009C7885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是区人民政府的派出机关，受霞山区人民政府领导，依据法律、法规的规定，在本辖区内行使相应的政府管理职能。街道内设机构包括：党政办公室、社会事务办公室、经济建设办公室、人口与计划生育办公室、街道人民武装部。街道直接下属机构包括：市容办、劳动和社会保障事务所、社区服务中心。</w:t>
      </w:r>
    </w:p>
    <w:p w:rsidR="001674CB" w:rsidRPr="009C7885" w:rsidRDefault="001674CB" w:rsidP="009C7885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（二）</w:t>
      </w:r>
      <w:r w:rsidRPr="009C7885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机构设置</w:t>
      </w:r>
    </w:p>
    <w:p w:rsidR="001674CB" w:rsidRPr="00F42782" w:rsidRDefault="001674CB" w:rsidP="00F42782">
      <w:pPr>
        <w:spacing w:line="460" w:lineRule="exact"/>
        <w:ind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 w:rsidRPr="00F42782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本部门无下属单位，部门预算为本级预算。</w:t>
      </w:r>
    </w:p>
    <w:p w:rsidR="001674CB" w:rsidRDefault="001674CB" w:rsidP="00F42782">
      <w:pPr>
        <w:ind w:firstLineChars="200"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爱国街道办事处为霞山区人民政府正科级派出机构，具有独立机关法人资格，根据湛霞机编办【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2010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】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号文件，我街道编制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19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名，（其中行政编制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13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名，后勤编制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名，事业单位编制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名），现有在职公务员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人，机关后勤人员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名；事业单位人员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名，社区工作人员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44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人，社区居委会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个。</w:t>
      </w:r>
    </w:p>
    <w:p w:rsidR="001674CB" w:rsidRDefault="001674CB" w:rsidP="00F42782">
      <w:pPr>
        <w:spacing w:line="600" w:lineRule="exact"/>
        <w:ind w:firstLineChars="200" w:firstLine="640"/>
        <w:outlineLvl w:val="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贯彻执行党和国家各项方针、政策以及省委、省政府、区委、区政府的各项决议、决定和工作部署，努力促进本街道经济和社会各项事业稳步发展；负责本街道管辖范围的社区建设、社区服务、计划生育、民政、信访、普法、司法、人民调解、社会治安综合治理；协助开展爱国卫生、市容环境卫生和门前“三包”等工作；协助有关部门抓好有关初级保健、计划免疫、物价管理、劳动就业、城区管理、区政建设和征兵等工作；指导本街道各社区居委会工作，承办区委、区政府及有关职能部门交办的其他事项</w:t>
      </w:r>
    </w:p>
    <w:p w:rsidR="001674CB" w:rsidRDefault="001674CB" w:rsidP="005D1644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1674CB" w:rsidRPr="005203E6" w:rsidRDefault="001674CB" w:rsidP="00771A75">
      <w:pPr>
        <w:ind w:firstLineChars="200" w:firstLine="640"/>
        <w:rPr>
          <w:rFonts w:ascii="宋体" w:cs="宋体"/>
          <w:sz w:val="24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年预算收入</w:t>
      </w:r>
      <w:r w:rsidRPr="005203E6">
        <w:rPr>
          <w:rFonts w:ascii="仿宋_GB2312" w:eastAsia="仿宋_GB2312" w:hAnsi="仿宋_GB2312" w:cs="仿宋_GB2312"/>
          <w:sz w:val="32"/>
          <w:szCs w:val="32"/>
        </w:rPr>
        <w:t>424.27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万元，同比下降</w:t>
      </w:r>
      <w:r w:rsidRPr="005203E6">
        <w:rPr>
          <w:rFonts w:ascii="仿宋_GB2312" w:eastAsia="仿宋_GB2312" w:hAnsi="仿宋_GB2312" w:cs="仿宋_GB2312"/>
          <w:sz w:val="32"/>
          <w:szCs w:val="32"/>
        </w:rPr>
        <w:t>41.53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674CB" w:rsidRDefault="001674CB" w:rsidP="00771A75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8.92</w:t>
      </w:r>
      <w:r w:rsidRPr="00771A75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，下降的原因是项目资金减少，其中：预算经费安排拨款</w:t>
      </w:r>
      <w:r w:rsidRPr="005203E6">
        <w:rPr>
          <w:rFonts w:ascii="仿宋_GB2312" w:eastAsia="仿宋_GB2312" w:hAnsi="仿宋_GB2312" w:cs="仿宋_GB2312"/>
          <w:sz w:val="32"/>
          <w:szCs w:val="32"/>
        </w:rPr>
        <w:t>424.27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674CB" w:rsidRDefault="001674CB" w:rsidP="005D1644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1674CB" w:rsidRPr="005203E6" w:rsidRDefault="001674CB" w:rsidP="00DD394D">
      <w:pPr>
        <w:ind w:firstLineChars="200" w:firstLine="640"/>
        <w:rPr>
          <w:rFonts w:ascii="宋体" w:cs="宋体"/>
          <w:sz w:val="24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5203E6">
        <w:rPr>
          <w:rFonts w:ascii="仿宋_GB2312" w:eastAsia="仿宋_GB2312" w:hAnsi="仿宋_GB2312" w:cs="仿宋_GB2312"/>
          <w:sz w:val="32"/>
          <w:szCs w:val="32"/>
        </w:rPr>
        <w:t>424.27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万元，同比下降</w:t>
      </w:r>
      <w:r w:rsidRPr="005203E6">
        <w:rPr>
          <w:rFonts w:ascii="仿宋_GB2312" w:eastAsia="仿宋_GB2312" w:hAnsi="仿宋_GB2312" w:cs="仿宋_GB2312"/>
          <w:sz w:val="32"/>
          <w:szCs w:val="32"/>
        </w:rPr>
        <w:t>41.53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674CB" w:rsidRDefault="001674CB" w:rsidP="00DD394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8.92</w:t>
      </w:r>
      <w:r w:rsidRPr="00771A75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，下降的原因是项目资金减少。</w:t>
      </w:r>
    </w:p>
    <w:p w:rsidR="001674CB" w:rsidRDefault="001674CB" w:rsidP="00DD394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5203E6">
        <w:rPr>
          <w:rFonts w:ascii="仿宋_GB2312" w:eastAsia="仿宋_GB2312" w:hAnsi="仿宋_GB2312" w:cs="仿宋_GB2312"/>
          <w:sz w:val="32"/>
          <w:szCs w:val="32"/>
        </w:rPr>
        <w:t>186.8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5203E6">
        <w:rPr>
          <w:rFonts w:ascii="仿宋_GB2312" w:eastAsia="仿宋_GB2312" w:hAnsi="仿宋_GB2312" w:cs="仿宋_GB2312"/>
          <w:sz w:val="32"/>
          <w:szCs w:val="32"/>
        </w:rPr>
        <w:t>112.29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5203E6">
        <w:rPr>
          <w:rFonts w:ascii="仿宋_GB2312" w:eastAsia="仿宋_GB2312" w:hAnsi="仿宋_GB2312" w:cs="仿宋_GB2312"/>
          <w:sz w:val="32"/>
          <w:szCs w:val="32"/>
        </w:rPr>
        <w:t>12.69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5203E6">
        <w:rPr>
          <w:rFonts w:ascii="仿宋_GB2312" w:eastAsia="仿宋_GB2312" w:hAnsi="仿宋_GB2312" w:cs="仿宋_GB2312"/>
          <w:sz w:val="32"/>
          <w:szCs w:val="32"/>
        </w:rPr>
        <w:t>237.47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674CB" w:rsidRDefault="001674CB" w:rsidP="005D1644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1674CB" w:rsidRDefault="001674CB" w:rsidP="00F42782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2016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年“三公经费”财政拨款预算支出共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0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万元，与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年持平，其中：</w:t>
      </w:r>
    </w:p>
    <w:p w:rsidR="001674CB" w:rsidRDefault="001674CB" w:rsidP="00F42782">
      <w:pPr>
        <w:numPr>
          <w:ilvl w:val="0"/>
          <w:numId w:val="14"/>
        </w:num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因公出国（境）费支出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0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万元。与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年持平，</w:t>
      </w:r>
    </w:p>
    <w:p w:rsidR="001674CB" w:rsidRDefault="001674CB" w:rsidP="00F42782">
      <w:pPr>
        <w:numPr>
          <w:ilvl w:val="0"/>
          <w:numId w:val="14"/>
        </w:num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公务用车购置及运行维护费支出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0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元，与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年持平。</w:t>
      </w:r>
    </w:p>
    <w:p w:rsidR="001674CB" w:rsidRPr="005203E6" w:rsidRDefault="001674CB" w:rsidP="00F42782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3.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公务接待费支出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0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万元。与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年持平。</w:t>
      </w:r>
    </w:p>
    <w:p w:rsidR="001674CB" w:rsidRDefault="001674CB" w:rsidP="005D1644">
      <w:pPr>
        <w:spacing w:line="360" w:lineRule="auto"/>
        <w:ind w:firstLineChars="100" w:firstLine="321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五、</w:t>
      </w:r>
      <w:r>
        <w:rPr>
          <w:rFonts w:ascii="宋体" w:hAnsi="宋体" w:cs="宋体" w:hint="eastAsia"/>
          <w:b/>
          <w:bCs/>
          <w:sz w:val="32"/>
          <w:szCs w:val="32"/>
        </w:rPr>
        <w:t>其他需要说明的情况</w:t>
      </w:r>
    </w:p>
    <w:p w:rsidR="001674CB" w:rsidRDefault="001674CB" w:rsidP="005D1644">
      <w:pPr>
        <w:spacing w:line="500" w:lineRule="exact"/>
        <w:ind w:firstLineChars="150" w:firstLine="482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1674CB" w:rsidRPr="00F37453" w:rsidRDefault="001674CB" w:rsidP="00DD394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F37453">
        <w:rPr>
          <w:rFonts w:ascii="仿宋_GB2312" w:eastAsia="仿宋_GB2312" w:hAnsi="仿宋_GB2312" w:cs="仿宋_GB2312"/>
          <w:sz w:val="32"/>
          <w:szCs w:val="32"/>
        </w:rPr>
        <w:t>12.69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12.69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万元，支出增加的主要原因是</w:t>
      </w:r>
      <w:r w:rsidRPr="00DD394D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DD394D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增加。其中：</w:t>
      </w:r>
      <w:r w:rsidRPr="00DD394D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>5.6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DD394D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7.09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</w:p>
    <w:p w:rsidR="001674CB" w:rsidRDefault="001674CB" w:rsidP="005D1644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1674CB" w:rsidRDefault="001674CB" w:rsidP="00F4278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1674CB" w:rsidRDefault="001674CB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C903E3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273.92</w:t>
      </w:r>
      <w:r w:rsidRPr="00C903E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C903E3"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1674CB" w:rsidRDefault="001674CB" w:rsidP="005D1644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1674CB" w:rsidRDefault="001674CB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1674CB" w:rsidRDefault="001674CB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1674CB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4CB" w:rsidRDefault="001674CB" w:rsidP="004956D7">
      <w:r>
        <w:separator/>
      </w:r>
    </w:p>
  </w:endnote>
  <w:endnote w:type="continuationSeparator" w:id="0">
    <w:p w:rsidR="001674CB" w:rsidRDefault="001674CB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4CB" w:rsidRDefault="001674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74CB" w:rsidRDefault="001674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4CB" w:rsidRDefault="001674C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4CB" w:rsidRDefault="001674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4CB" w:rsidRDefault="001674CB" w:rsidP="004956D7">
      <w:r>
        <w:separator/>
      </w:r>
    </w:p>
  </w:footnote>
  <w:footnote w:type="continuationSeparator" w:id="0">
    <w:p w:rsidR="001674CB" w:rsidRDefault="001674CB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4CB" w:rsidRDefault="001674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4CB" w:rsidRDefault="001674CB" w:rsidP="00FF188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4CB" w:rsidRDefault="001674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1A1E55"/>
    <w:multiLevelType w:val="singleLevel"/>
    <w:tmpl w:val="561A1E55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0E68B1"/>
    <w:rsid w:val="00101364"/>
    <w:rsid w:val="001674CB"/>
    <w:rsid w:val="0019167A"/>
    <w:rsid w:val="0021611B"/>
    <w:rsid w:val="00236A06"/>
    <w:rsid w:val="00280BC7"/>
    <w:rsid w:val="002E6A6D"/>
    <w:rsid w:val="003039DD"/>
    <w:rsid w:val="003164F1"/>
    <w:rsid w:val="00356859"/>
    <w:rsid w:val="003D4425"/>
    <w:rsid w:val="003D5742"/>
    <w:rsid w:val="0048633A"/>
    <w:rsid w:val="004956D7"/>
    <w:rsid w:val="004D4EFB"/>
    <w:rsid w:val="005203E6"/>
    <w:rsid w:val="005D1644"/>
    <w:rsid w:val="005F4CEA"/>
    <w:rsid w:val="00613E0A"/>
    <w:rsid w:val="0065390B"/>
    <w:rsid w:val="00691C5E"/>
    <w:rsid w:val="006974DC"/>
    <w:rsid w:val="006C2A44"/>
    <w:rsid w:val="00753CB4"/>
    <w:rsid w:val="0076087A"/>
    <w:rsid w:val="00771A75"/>
    <w:rsid w:val="007C0EDA"/>
    <w:rsid w:val="007C3F3F"/>
    <w:rsid w:val="007E2506"/>
    <w:rsid w:val="00805EA0"/>
    <w:rsid w:val="0082627A"/>
    <w:rsid w:val="00835A16"/>
    <w:rsid w:val="00863ECF"/>
    <w:rsid w:val="00895A57"/>
    <w:rsid w:val="008A0BA9"/>
    <w:rsid w:val="00941B91"/>
    <w:rsid w:val="009750A6"/>
    <w:rsid w:val="00976D42"/>
    <w:rsid w:val="009914C4"/>
    <w:rsid w:val="009A74C9"/>
    <w:rsid w:val="009B0923"/>
    <w:rsid w:val="009B2CF0"/>
    <w:rsid w:val="009C7885"/>
    <w:rsid w:val="00A52225"/>
    <w:rsid w:val="00A94C88"/>
    <w:rsid w:val="00AB0476"/>
    <w:rsid w:val="00AB1817"/>
    <w:rsid w:val="00B56A21"/>
    <w:rsid w:val="00B66D2C"/>
    <w:rsid w:val="00C36840"/>
    <w:rsid w:val="00C7439B"/>
    <w:rsid w:val="00C903E3"/>
    <w:rsid w:val="00C93045"/>
    <w:rsid w:val="00C942BE"/>
    <w:rsid w:val="00CB4CA5"/>
    <w:rsid w:val="00CF4F75"/>
    <w:rsid w:val="00D24261"/>
    <w:rsid w:val="00D514F7"/>
    <w:rsid w:val="00D714F0"/>
    <w:rsid w:val="00DC1301"/>
    <w:rsid w:val="00DD394D"/>
    <w:rsid w:val="00E01817"/>
    <w:rsid w:val="00E15A50"/>
    <w:rsid w:val="00E235BE"/>
    <w:rsid w:val="00E616F0"/>
    <w:rsid w:val="00E67FCC"/>
    <w:rsid w:val="00ED5DF9"/>
    <w:rsid w:val="00F37453"/>
    <w:rsid w:val="00F42782"/>
    <w:rsid w:val="00F56510"/>
    <w:rsid w:val="00FA029D"/>
    <w:rsid w:val="00FF188B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6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5</Pages>
  <Words>239</Words>
  <Characters>1365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24</cp:revision>
  <dcterms:created xsi:type="dcterms:W3CDTF">2017-12-06T07:53:00Z</dcterms:created>
  <dcterms:modified xsi:type="dcterms:W3CDTF">2018-04-07T13:36:00Z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