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88" w:rsidRDefault="00654D8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654D88" w:rsidRDefault="00654D8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654D88" w:rsidRDefault="00654D8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654D88" w:rsidRDefault="00654D8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654D88" w:rsidRDefault="00654D8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654D88" w:rsidRDefault="00654D8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霞山区港区人民医院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654D88" w:rsidRDefault="00654D8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654D88" w:rsidRDefault="00654D8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654D88" w:rsidRDefault="00654D8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654D88" w:rsidRDefault="00654D8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654D88" w:rsidRDefault="00654D8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654D88" w:rsidRDefault="00654D8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654D88" w:rsidRDefault="00654D8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654D88" w:rsidRDefault="00654D8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4D88" w:rsidRDefault="00654D8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4D88" w:rsidRDefault="00654D88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654D88" w:rsidRDefault="00654D88" w:rsidP="00AD1603">
      <w:pPr>
        <w:spacing w:line="500" w:lineRule="exact"/>
        <w:rPr>
          <w:rFonts w:ascii="SimHei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第一部分</w:t>
      </w:r>
      <w:r>
        <w:rPr>
          <w:rFonts w:ascii="SimHei" w:hAnsi="SimHei" w:cs="SimHei"/>
          <w:sz w:val="32"/>
          <w:szCs w:val="32"/>
        </w:rPr>
        <w:t xml:space="preserve">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港区人民医院</w:t>
      </w:r>
      <w:r>
        <w:rPr>
          <w:rFonts w:ascii="SimHei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部门预算基本情况说明</w:t>
      </w:r>
    </w:p>
    <w:p w:rsidR="00654D88" w:rsidRDefault="00654D88" w:rsidP="00AD1603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654D88" w:rsidRDefault="00654D88" w:rsidP="00AD160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654D88" w:rsidRDefault="00654D88" w:rsidP="00AD160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654D88" w:rsidRDefault="00654D88" w:rsidP="00AD160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654D88" w:rsidRDefault="00654D88" w:rsidP="00AD160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654D88" w:rsidRDefault="00654D88" w:rsidP="00AD160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654D88" w:rsidRPr="00984DD7" w:rsidRDefault="00654D88" w:rsidP="00AD160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654D88" w:rsidRPr="00984DD7" w:rsidRDefault="00654D88" w:rsidP="00AD1603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654D88" w:rsidRPr="00984DD7" w:rsidRDefault="00654D88" w:rsidP="00AD1603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654D88" w:rsidRPr="00984DD7" w:rsidRDefault="00654D88" w:rsidP="00AD1603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654D88" w:rsidRPr="00984DD7" w:rsidRDefault="00654D88" w:rsidP="00AD1603">
      <w:pPr>
        <w:spacing w:line="50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654D88" w:rsidRDefault="00654D88" w:rsidP="00AD1603">
      <w:pPr>
        <w:spacing w:line="50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654D88" w:rsidRDefault="00654D88" w:rsidP="00AD1603">
      <w:pPr>
        <w:spacing w:line="500" w:lineRule="exact"/>
        <w:rPr>
          <w:rFonts w:ascii="SimHei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第二部分</w:t>
      </w:r>
      <w:r>
        <w:rPr>
          <w:rFonts w:ascii="SimHei" w:hAnsi="SimHei" w:cs="SimHei"/>
          <w:sz w:val="32"/>
          <w:szCs w:val="32"/>
        </w:rPr>
        <w:t xml:space="preserve"> 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港区人民医院</w:t>
      </w:r>
      <w:r>
        <w:rPr>
          <w:rFonts w:ascii="SimHei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部门预算表</w:t>
      </w:r>
    </w:p>
    <w:p w:rsidR="00654D88" w:rsidRDefault="00654D88" w:rsidP="00AD160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654D88" w:rsidRDefault="00654D88" w:rsidP="00AD160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654D88" w:rsidRDefault="00654D88" w:rsidP="00AD160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654D88" w:rsidRDefault="00654D88" w:rsidP="00AD160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654D88" w:rsidRDefault="00654D88" w:rsidP="00AD160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654D88" w:rsidRDefault="00654D88" w:rsidP="00AD160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654D88" w:rsidRDefault="00654D88" w:rsidP="00AD1603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654D88" w:rsidRDefault="00654D88" w:rsidP="00AD1603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654D88" w:rsidRDefault="00654D88" w:rsidP="00AD1603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54D88" w:rsidRDefault="00654D88" w:rsidP="00AD1603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54D88" w:rsidRDefault="00654D88" w:rsidP="00AD1603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54D88" w:rsidRDefault="00654D88">
      <w:pPr>
        <w:spacing w:line="360" w:lineRule="auto"/>
        <w:jc w:val="center"/>
        <w:rPr>
          <w:rFonts w:ascii="SimSun"/>
          <w:b/>
          <w:sz w:val="44"/>
          <w:szCs w:val="44"/>
        </w:rPr>
      </w:pPr>
      <w:r>
        <w:rPr>
          <w:rFonts w:ascii="SimSun" w:hAnsi="SimSun"/>
          <w:b/>
          <w:sz w:val="44"/>
          <w:szCs w:val="44"/>
        </w:rPr>
        <w:t>2016</w:t>
      </w:r>
      <w:r>
        <w:rPr>
          <w:rFonts w:ascii="SimSun" w:hAnsi="SimSun" w:hint="eastAsia"/>
          <w:b/>
          <w:sz w:val="44"/>
          <w:szCs w:val="44"/>
        </w:rPr>
        <w:t>年霞山区港区人民医院部门预算基本情况说明</w:t>
      </w:r>
    </w:p>
    <w:p w:rsidR="00654D88" w:rsidRDefault="00654D88">
      <w:pPr>
        <w:spacing w:line="360" w:lineRule="auto"/>
        <w:jc w:val="center"/>
        <w:rPr>
          <w:rFonts w:ascii="SimSun"/>
          <w:b/>
          <w:bCs/>
          <w:sz w:val="36"/>
          <w:szCs w:val="36"/>
        </w:rPr>
      </w:pPr>
    </w:p>
    <w:p w:rsidR="00654D88" w:rsidRDefault="00654D88" w:rsidP="00CC3680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654D88" w:rsidRDefault="00654D88" w:rsidP="0036222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654D88" w:rsidRPr="00362221" w:rsidRDefault="00654D88" w:rsidP="00362221">
      <w:pPr>
        <w:spacing w:line="580" w:lineRule="exact"/>
        <w:ind w:firstLineChars="200" w:firstLine="640"/>
        <w:rPr>
          <w:rFonts w:ascii="仿宋_GB2312" w:eastAsia="仿宋_GB2312"/>
          <w:sz w:val="30"/>
          <w:szCs w:val="30"/>
        </w:rPr>
      </w:pPr>
      <w:r w:rsidRPr="00362221">
        <w:rPr>
          <w:rFonts w:ascii="仿宋_GB2312" w:eastAsia="仿宋_GB2312" w:hAnsi="仿宋_GB2312" w:cs="仿宋_GB2312" w:hint="eastAsia"/>
          <w:sz w:val="32"/>
          <w:szCs w:val="32"/>
        </w:rPr>
        <w:t>霞山区港区人民医院</w:t>
      </w:r>
      <w:r>
        <w:rPr>
          <w:rFonts w:ascii="仿宋_GB2312" w:eastAsia="仿宋_GB2312" w:hint="eastAsia"/>
          <w:sz w:val="30"/>
          <w:szCs w:val="30"/>
        </w:rPr>
        <w:t>我单位今年继续有效利用人力、物力、财力等资源，提高效率、降低成本，继续严格控制成本支出，积极配合院领导工作，提供合理化建议，使成本核算方案更加合理完善。</w:t>
      </w:r>
    </w:p>
    <w:p w:rsidR="00654D88" w:rsidRDefault="00654D88" w:rsidP="00362221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654D88" w:rsidRPr="00984DD7" w:rsidRDefault="00654D88" w:rsidP="00362221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654D88" w:rsidRDefault="00654D88" w:rsidP="00362221">
      <w:pPr>
        <w:spacing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我院是一间独立核算，集医疗、预防、教学、科研为一体的非营利性综合医院，是城镇职工及居民基本医疗保险定点医疗机构。现占地面积</w:t>
      </w:r>
      <w:r>
        <w:rPr>
          <w:rFonts w:ascii="仿宋_GB2312" w:eastAsia="仿宋_GB2312"/>
          <w:sz w:val="30"/>
          <w:szCs w:val="30"/>
        </w:rPr>
        <w:t>7215.46</w:t>
      </w:r>
      <w:r>
        <w:rPr>
          <w:rFonts w:ascii="仿宋_GB2312" w:eastAsia="仿宋_GB2312" w:hint="eastAsia"/>
          <w:sz w:val="30"/>
          <w:szCs w:val="30"/>
        </w:rPr>
        <w:t>平方米，其中办公用房</w:t>
      </w:r>
      <w:r>
        <w:rPr>
          <w:rFonts w:ascii="仿宋_GB2312" w:eastAsia="仿宋_GB2312"/>
          <w:sz w:val="30"/>
          <w:szCs w:val="30"/>
        </w:rPr>
        <w:t>1062.70</w:t>
      </w:r>
      <w:r>
        <w:rPr>
          <w:rFonts w:ascii="仿宋_GB2312" w:eastAsia="仿宋_GB2312" w:hint="eastAsia"/>
          <w:sz w:val="30"/>
          <w:szCs w:val="30"/>
        </w:rPr>
        <w:t>平方米，业务用房</w:t>
      </w:r>
      <w:r>
        <w:rPr>
          <w:rFonts w:ascii="仿宋_GB2312" w:eastAsia="仿宋_GB2312"/>
          <w:sz w:val="30"/>
          <w:szCs w:val="30"/>
        </w:rPr>
        <w:t>4880.96</w:t>
      </w:r>
      <w:r>
        <w:rPr>
          <w:rFonts w:ascii="仿宋_GB2312" w:eastAsia="仿宋_GB2312" w:hint="eastAsia"/>
          <w:sz w:val="30"/>
          <w:szCs w:val="30"/>
        </w:rPr>
        <w:t>平方米。</w:t>
      </w:r>
    </w:p>
    <w:p w:rsidR="00654D88" w:rsidRPr="00EE5396" w:rsidRDefault="00654D88" w:rsidP="00362221">
      <w:pPr>
        <w:spacing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42510B">
        <w:rPr>
          <w:rFonts w:ascii="仿宋_GB2312" w:eastAsia="仿宋_GB2312" w:hint="eastAsia"/>
          <w:sz w:val="30"/>
          <w:szCs w:val="30"/>
        </w:rPr>
        <w:t>人员情况：</w:t>
      </w:r>
      <w:r>
        <w:rPr>
          <w:rFonts w:ascii="仿宋_GB2312" w:eastAsia="仿宋_GB2312" w:hint="eastAsia"/>
          <w:sz w:val="30"/>
          <w:szCs w:val="30"/>
        </w:rPr>
        <w:t>人员编制</w:t>
      </w:r>
      <w:r>
        <w:rPr>
          <w:rFonts w:ascii="仿宋_GB2312" w:eastAsia="仿宋_GB2312"/>
          <w:sz w:val="30"/>
          <w:szCs w:val="30"/>
        </w:rPr>
        <w:t>240</w:t>
      </w:r>
      <w:r>
        <w:rPr>
          <w:rFonts w:ascii="仿宋_GB2312" w:eastAsia="仿宋_GB2312" w:hint="eastAsia"/>
          <w:sz w:val="30"/>
          <w:szCs w:val="30"/>
        </w:rPr>
        <w:t>人，实有在职人员</w:t>
      </w:r>
      <w:r>
        <w:rPr>
          <w:rFonts w:ascii="仿宋_GB2312" w:eastAsia="仿宋_GB2312"/>
          <w:sz w:val="30"/>
          <w:szCs w:val="30"/>
        </w:rPr>
        <w:t>135</w:t>
      </w:r>
      <w:r>
        <w:rPr>
          <w:rFonts w:ascii="仿宋_GB2312" w:eastAsia="仿宋_GB2312" w:hint="eastAsia"/>
          <w:sz w:val="30"/>
          <w:szCs w:val="30"/>
        </w:rPr>
        <w:t>人，离休人员</w:t>
      </w: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人，退休人员</w:t>
      </w:r>
      <w:r>
        <w:rPr>
          <w:rFonts w:ascii="仿宋_GB2312" w:eastAsia="仿宋_GB2312"/>
          <w:sz w:val="30"/>
          <w:szCs w:val="30"/>
        </w:rPr>
        <w:t>112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654D88" w:rsidRDefault="00654D88" w:rsidP="00CC3680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654D88" w:rsidRDefault="00654D88" w:rsidP="003622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AD1603">
        <w:rPr>
          <w:rFonts w:ascii="仿宋_GB2312" w:eastAsia="仿宋_GB2312" w:hAnsi="仿宋_GB2312" w:cs="仿宋_GB2312"/>
          <w:sz w:val="32"/>
          <w:szCs w:val="32"/>
        </w:rPr>
        <w:t>235.73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</w:t>
      </w:r>
      <w:r>
        <w:rPr>
          <w:rFonts w:ascii="仿宋_GB2312" w:eastAsia="仿宋_GB2312" w:hAnsi="仿宋_GB2312" w:cs="仿宋_GB2312"/>
          <w:sz w:val="32"/>
          <w:szCs w:val="32"/>
        </w:rPr>
        <w:t>20.13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7.86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减少的主要原因是上级补助的减少</w:t>
      </w:r>
      <w:r w:rsidRPr="00853DF8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其中：预算经费安排拨款</w:t>
      </w:r>
      <w:r w:rsidRPr="00AD1603">
        <w:rPr>
          <w:rFonts w:ascii="仿宋_GB2312" w:eastAsia="仿宋_GB2312" w:hAnsi="仿宋_GB2312" w:cs="仿宋_GB2312"/>
          <w:sz w:val="32"/>
          <w:szCs w:val="32"/>
        </w:rPr>
        <w:t>235.73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654D88" w:rsidRDefault="00654D88" w:rsidP="00CC3680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654D88" w:rsidRDefault="00654D88" w:rsidP="003622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AD1603">
        <w:rPr>
          <w:rFonts w:ascii="仿宋_GB2312" w:eastAsia="仿宋_GB2312" w:hAnsi="仿宋_GB2312" w:cs="仿宋_GB2312"/>
          <w:sz w:val="32"/>
          <w:szCs w:val="32"/>
        </w:rPr>
        <w:t>235.73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</w:t>
      </w:r>
      <w:r>
        <w:rPr>
          <w:rFonts w:ascii="仿宋_GB2312" w:eastAsia="仿宋_GB2312" w:hAnsi="仿宋_GB2312" w:cs="仿宋_GB2312"/>
          <w:sz w:val="32"/>
          <w:szCs w:val="32"/>
        </w:rPr>
        <w:t>20.13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7.86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减少的主要原因是上级补助的减少</w:t>
      </w:r>
      <w:r w:rsidRPr="00853DF8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CC3680">
        <w:rPr>
          <w:rFonts w:ascii="仿宋_GB2312" w:eastAsia="仿宋_GB2312" w:hAnsi="仿宋_GB2312" w:cs="仿宋_GB2312"/>
          <w:sz w:val="32"/>
          <w:szCs w:val="32"/>
        </w:rPr>
        <w:t>235.73</w:t>
      </w:r>
      <w:r w:rsidRPr="00CC3680"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CC3680">
        <w:rPr>
          <w:rFonts w:ascii="仿宋_GB2312" w:eastAsia="仿宋_GB2312" w:hAnsi="仿宋_GB2312" w:cs="仿宋_GB2312"/>
          <w:sz w:val="32"/>
          <w:szCs w:val="32"/>
        </w:rPr>
        <w:t>235.73</w:t>
      </w:r>
      <w:r w:rsidRPr="00CC3680">
        <w:rPr>
          <w:rFonts w:ascii="仿宋_GB2312" w:eastAsia="仿宋_GB2312" w:hAnsi="仿宋_GB2312" w:cs="仿宋_GB2312" w:hint="eastAsia"/>
          <w:sz w:val="32"/>
          <w:szCs w:val="32"/>
        </w:rPr>
        <w:t>万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元，一般商品和服务支出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A154E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654D88" w:rsidRDefault="00654D88" w:rsidP="00CC3680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654D88" w:rsidRPr="005D3EBB" w:rsidRDefault="00654D88" w:rsidP="00362221">
      <w:pPr>
        <w:ind w:firstLineChars="196" w:firstLine="627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SimSun"/>
          <w:sz w:val="32"/>
          <w:szCs w:val="32"/>
        </w:rPr>
        <w:t>2016</w:t>
      </w:r>
      <w:r w:rsidRPr="005D3EBB">
        <w:rPr>
          <w:rFonts w:ascii="仿宋_GB2312" w:eastAsia="仿宋_GB2312" w:hint="eastAsia"/>
          <w:sz w:val="32"/>
          <w:szCs w:val="32"/>
        </w:rPr>
        <w:t>年“三公经费”</w:t>
      </w:r>
      <w:r>
        <w:rPr>
          <w:rFonts w:ascii="仿宋_GB2312" w:eastAsia="仿宋_GB2312" w:hint="eastAsia"/>
          <w:sz w:val="32"/>
          <w:szCs w:val="32"/>
        </w:rPr>
        <w:t>预算安排</w:t>
      </w:r>
      <w:r w:rsidRPr="005D3EBB">
        <w:rPr>
          <w:rFonts w:ascii="仿宋_GB2312" w:eastAsia="仿宋_GB2312" w:hint="eastAsia"/>
          <w:sz w:val="32"/>
          <w:szCs w:val="32"/>
        </w:rPr>
        <w:t>共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年持平，</w:t>
      </w:r>
      <w:r w:rsidRPr="005D3EBB">
        <w:rPr>
          <w:rFonts w:ascii="仿宋_GB2312" w:eastAsia="仿宋_GB2312" w:hint="eastAsia"/>
          <w:sz w:val="32"/>
          <w:szCs w:val="32"/>
        </w:rPr>
        <w:t>具体情况如下：</w:t>
      </w:r>
    </w:p>
    <w:p w:rsidR="00654D88" w:rsidRPr="005D3EBB" w:rsidRDefault="00654D88" w:rsidP="0036222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 w:rsidRPr="005D3EBB">
        <w:rPr>
          <w:rFonts w:ascii="仿宋_GB2312" w:eastAsia="仿宋_GB2312" w:hint="eastAsia"/>
          <w:sz w:val="32"/>
          <w:szCs w:val="32"/>
        </w:rPr>
        <w:t>因公出国（境）费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654D88" w:rsidRDefault="00654D88" w:rsidP="0036222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5D3EBB">
        <w:rPr>
          <w:rFonts w:ascii="仿宋_GB2312" w:eastAsia="仿宋_GB2312" w:hint="eastAsia"/>
          <w:sz w:val="32"/>
          <w:szCs w:val="32"/>
        </w:rPr>
        <w:t>公务用车购置及运行</w:t>
      </w:r>
      <w:r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654D88" w:rsidRDefault="00654D88" w:rsidP="0036222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5D3EBB">
        <w:rPr>
          <w:rFonts w:ascii="仿宋_GB2312" w:eastAsia="仿宋_GB2312" w:hint="eastAsia"/>
          <w:sz w:val="32"/>
          <w:szCs w:val="32"/>
        </w:rPr>
        <w:t>公务接待费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654D88" w:rsidRPr="00853DF8" w:rsidRDefault="00654D88" w:rsidP="003622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53DF8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654D88" w:rsidRPr="00853DF8" w:rsidRDefault="00654D88" w:rsidP="003622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Pr="00853DF8">
        <w:rPr>
          <w:rFonts w:ascii="仿宋_GB2312" w:eastAsia="仿宋_GB2312" w:hAnsi="仿宋_GB2312" w:cs="仿宋_GB2312" w:hint="eastAsia"/>
          <w:sz w:val="32"/>
          <w:szCs w:val="32"/>
        </w:rPr>
        <w:t>关于“机关运行经费”支出的说明</w:t>
      </w:r>
    </w:p>
    <w:p w:rsidR="00654D88" w:rsidRPr="00E2051A" w:rsidRDefault="00654D88" w:rsidP="00CC3680">
      <w:pPr>
        <w:spacing w:line="50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本部门属事业单位所以无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“机关运行经费”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54D88" w:rsidRDefault="00654D88" w:rsidP="00CC3680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654D88" w:rsidRDefault="00654D88" w:rsidP="003622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654D88" w:rsidRDefault="00654D88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1263.87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654D88" w:rsidRDefault="00654D88" w:rsidP="00CC3680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654D88" w:rsidRDefault="00654D88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654D88" w:rsidRDefault="00654D88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654D88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D88" w:rsidRDefault="00654D88" w:rsidP="004956D7">
      <w:r>
        <w:separator/>
      </w:r>
    </w:p>
  </w:endnote>
  <w:endnote w:type="continuationSeparator" w:id="0">
    <w:p w:rsidR="00654D88" w:rsidRDefault="00654D88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Sim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D88" w:rsidRDefault="00654D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4D88" w:rsidRDefault="00654D8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D88" w:rsidRDefault="00654D8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D88" w:rsidRDefault="00654D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D88" w:rsidRDefault="00654D88" w:rsidP="004956D7">
      <w:r>
        <w:separator/>
      </w:r>
    </w:p>
  </w:footnote>
  <w:footnote w:type="continuationSeparator" w:id="0">
    <w:p w:rsidR="00654D88" w:rsidRDefault="00654D88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D88" w:rsidRDefault="00654D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D88" w:rsidRDefault="00654D88" w:rsidP="0036222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D88" w:rsidRDefault="00654D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9167A"/>
    <w:rsid w:val="00233B5A"/>
    <w:rsid w:val="00236A06"/>
    <w:rsid w:val="00280BC7"/>
    <w:rsid w:val="00285CC2"/>
    <w:rsid w:val="002E6A6D"/>
    <w:rsid w:val="003039DD"/>
    <w:rsid w:val="003164F1"/>
    <w:rsid w:val="00362221"/>
    <w:rsid w:val="003D5742"/>
    <w:rsid w:val="003E7975"/>
    <w:rsid w:val="0042360A"/>
    <w:rsid w:val="0042510B"/>
    <w:rsid w:val="0048633A"/>
    <w:rsid w:val="004956D7"/>
    <w:rsid w:val="004D4EFB"/>
    <w:rsid w:val="005D3EBB"/>
    <w:rsid w:val="005F4CEA"/>
    <w:rsid w:val="0065390B"/>
    <w:rsid w:val="00654D88"/>
    <w:rsid w:val="006868DC"/>
    <w:rsid w:val="00691C5E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53DF8"/>
    <w:rsid w:val="00863ECF"/>
    <w:rsid w:val="00895A57"/>
    <w:rsid w:val="008A0BA9"/>
    <w:rsid w:val="00941B91"/>
    <w:rsid w:val="0095566F"/>
    <w:rsid w:val="009750A6"/>
    <w:rsid w:val="00984DD7"/>
    <w:rsid w:val="009914C4"/>
    <w:rsid w:val="009A154E"/>
    <w:rsid w:val="009A74C9"/>
    <w:rsid w:val="00A52225"/>
    <w:rsid w:val="00A94C88"/>
    <w:rsid w:val="00AB0476"/>
    <w:rsid w:val="00AB1817"/>
    <w:rsid w:val="00AD1603"/>
    <w:rsid w:val="00B17A3C"/>
    <w:rsid w:val="00B540DB"/>
    <w:rsid w:val="00B66D2C"/>
    <w:rsid w:val="00C36840"/>
    <w:rsid w:val="00C53AC4"/>
    <w:rsid w:val="00C7439B"/>
    <w:rsid w:val="00C93045"/>
    <w:rsid w:val="00C942BE"/>
    <w:rsid w:val="00CB4CA5"/>
    <w:rsid w:val="00CC3680"/>
    <w:rsid w:val="00CF4F75"/>
    <w:rsid w:val="00D03585"/>
    <w:rsid w:val="00D714F0"/>
    <w:rsid w:val="00DC1301"/>
    <w:rsid w:val="00E01817"/>
    <w:rsid w:val="00E15A50"/>
    <w:rsid w:val="00E2051A"/>
    <w:rsid w:val="00E235BE"/>
    <w:rsid w:val="00E616F0"/>
    <w:rsid w:val="00E67FCC"/>
    <w:rsid w:val="00E91571"/>
    <w:rsid w:val="00ED5DF9"/>
    <w:rsid w:val="00EE5396"/>
    <w:rsid w:val="00F56510"/>
    <w:rsid w:val="00F9450F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4</Pages>
  <Words>193</Words>
  <Characters>1104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23</cp:revision>
  <dcterms:created xsi:type="dcterms:W3CDTF">2017-12-06T07:53:00Z</dcterms:created>
  <dcterms:modified xsi:type="dcterms:W3CDTF">2018-04-07T11:21:00Z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