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456" w:rsidRDefault="00B0045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00456" w:rsidRDefault="00B0045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00456" w:rsidRDefault="00B00456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B00456" w:rsidRPr="00EB19AC" w:rsidRDefault="00B00456">
      <w:pPr>
        <w:jc w:val="center"/>
        <w:rPr>
          <w:rFonts w:ascii="宋体" w:cs="方正小标宋简体"/>
          <w:sz w:val="84"/>
          <w:szCs w:val="84"/>
        </w:rPr>
      </w:pPr>
      <w:r w:rsidRPr="00EB19AC">
        <w:rPr>
          <w:rFonts w:ascii="宋体" w:hAnsi="宋体" w:cs="方正小标宋简体"/>
          <w:sz w:val="84"/>
          <w:szCs w:val="84"/>
        </w:rPr>
        <w:t>2016</w:t>
      </w:r>
      <w:r w:rsidRPr="00EB19AC">
        <w:rPr>
          <w:rFonts w:ascii="宋体" w:hAnsi="宋体" w:cs="方正小标宋简体" w:hint="eastAsia"/>
          <w:sz w:val="84"/>
          <w:szCs w:val="84"/>
        </w:rPr>
        <w:t>年</w:t>
      </w:r>
    </w:p>
    <w:p w:rsidR="00B00456" w:rsidRPr="00EB19AC" w:rsidRDefault="00B00456">
      <w:pPr>
        <w:jc w:val="center"/>
        <w:rPr>
          <w:rFonts w:ascii="宋体" w:hAnsi="宋体" w:cs="方正小标宋简体"/>
          <w:sz w:val="84"/>
          <w:szCs w:val="84"/>
        </w:rPr>
      </w:pPr>
      <w:r w:rsidRPr="00EB19AC">
        <w:rPr>
          <w:rFonts w:ascii="宋体" w:hAnsi="宋体" w:cs="方正小标宋简体" w:hint="eastAsia"/>
          <w:sz w:val="84"/>
          <w:szCs w:val="84"/>
        </w:rPr>
        <w:t>霞山区新兴街道办社区卫生服务中心</w:t>
      </w:r>
      <w:r w:rsidRPr="00EB19AC">
        <w:rPr>
          <w:rFonts w:ascii="宋体" w:hAnsi="宋体" w:cs="方正小标宋简体"/>
          <w:sz w:val="84"/>
          <w:szCs w:val="84"/>
        </w:rPr>
        <w:t xml:space="preserve"> </w:t>
      </w:r>
    </w:p>
    <w:p w:rsidR="00B00456" w:rsidRPr="00EB19AC" w:rsidRDefault="00B00456">
      <w:pPr>
        <w:jc w:val="center"/>
        <w:rPr>
          <w:rFonts w:ascii="宋体" w:cs="方正小标宋简体"/>
          <w:sz w:val="84"/>
          <w:szCs w:val="84"/>
        </w:rPr>
      </w:pPr>
      <w:r w:rsidRPr="00EB19AC">
        <w:rPr>
          <w:rFonts w:ascii="宋体" w:hAnsi="宋体" w:cs="方正小标宋简体" w:hint="eastAsia"/>
          <w:sz w:val="84"/>
          <w:szCs w:val="84"/>
        </w:rPr>
        <w:t>部门预算</w:t>
      </w:r>
    </w:p>
    <w:p w:rsidR="00B00456" w:rsidRPr="00EB19AC" w:rsidRDefault="00B0045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00456" w:rsidRPr="00EB19AC" w:rsidRDefault="00B0045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00456" w:rsidRPr="00EB19AC" w:rsidRDefault="00B0045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00456" w:rsidRPr="00EB19AC" w:rsidRDefault="00B0045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00456" w:rsidRPr="00EB19AC" w:rsidRDefault="00B0045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00456" w:rsidRPr="00EB19AC" w:rsidRDefault="00B00456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B00456" w:rsidRPr="00EB19AC" w:rsidRDefault="00B00456">
      <w:pPr>
        <w:jc w:val="center"/>
        <w:rPr>
          <w:rFonts w:ascii="宋体" w:cs="方正小标宋简体"/>
          <w:sz w:val="44"/>
          <w:szCs w:val="44"/>
        </w:rPr>
      </w:pPr>
    </w:p>
    <w:p w:rsidR="00B00456" w:rsidRPr="00EB19AC" w:rsidRDefault="00B00456">
      <w:pPr>
        <w:jc w:val="center"/>
        <w:rPr>
          <w:rFonts w:ascii="宋体" w:cs="方正小标宋简体"/>
          <w:sz w:val="44"/>
          <w:szCs w:val="44"/>
        </w:rPr>
      </w:pPr>
    </w:p>
    <w:p w:rsidR="00B00456" w:rsidRPr="00EB19AC" w:rsidRDefault="00B00456">
      <w:pPr>
        <w:jc w:val="center"/>
        <w:rPr>
          <w:rFonts w:ascii="宋体" w:cs="仿宋_GB2312"/>
          <w:sz w:val="32"/>
          <w:szCs w:val="32"/>
        </w:rPr>
      </w:pPr>
      <w:r w:rsidRPr="00EB19AC">
        <w:rPr>
          <w:rFonts w:ascii="宋体" w:hAnsi="宋体" w:cs="方正小标宋简体" w:hint="eastAsia"/>
          <w:sz w:val="44"/>
          <w:szCs w:val="44"/>
        </w:rPr>
        <w:t>目</w:t>
      </w:r>
      <w:r w:rsidRPr="00EB19AC">
        <w:rPr>
          <w:rFonts w:ascii="宋体" w:hAnsi="宋体" w:cs="方正小标宋简体"/>
          <w:sz w:val="44"/>
          <w:szCs w:val="44"/>
        </w:rPr>
        <w:t xml:space="preserve"> </w:t>
      </w:r>
      <w:r w:rsidRPr="00EB19AC">
        <w:rPr>
          <w:rFonts w:ascii="宋体" w:hAnsi="宋体" w:cs="方正小标宋简体" w:hint="eastAsia"/>
          <w:sz w:val="44"/>
          <w:szCs w:val="44"/>
        </w:rPr>
        <w:t>录</w:t>
      </w:r>
    </w:p>
    <w:p w:rsidR="00B00456" w:rsidRDefault="00B00456" w:rsidP="00990579">
      <w:pPr>
        <w:spacing w:line="50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新兴街道办社区卫生服务中心部门预算基本情况说明</w:t>
      </w:r>
    </w:p>
    <w:p w:rsidR="00B00456" w:rsidRDefault="00B00456" w:rsidP="00990579">
      <w:pPr>
        <w:numPr>
          <w:ilvl w:val="0"/>
          <w:numId w:val="1"/>
        </w:num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B00456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B00456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B00456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B00456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B00456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B00456" w:rsidRPr="00197C21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97C21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B00456" w:rsidRPr="00197C21" w:rsidRDefault="00B00456" w:rsidP="0099057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97C21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97C21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B00456" w:rsidRPr="00197C21" w:rsidRDefault="00B00456" w:rsidP="0099057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97C21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97C21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B00456" w:rsidRPr="00197C21" w:rsidRDefault="00B00456" w:rsidP="0099057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97C21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97C21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B00456" w:rsidRPr="00197C21" w:rsidRDefault="00B00456" w:rsidP="0099057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97C21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97C21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B00456" w:rsidRDefault="00B00456" w:rsidP="00990579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  <w:r w:rsidRPr="00197C21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97C21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B00456" w:rsidRDefault="00B00456" w:rsidP="00990579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00456" w:rsidRDefault="00B00456" w:rsidP="00990579">
      <w:pPr>
        <w:spacing w:line="50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新兴街道办社区卫生服务中心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B00456" w:rsidRDefault="00B00456" w:rsidP="00990579">
      <w:pPr>
        <w:pStyle w:val="p0"/>
        <w:snapToGrid w:val="0"/>
        <w:spacing w:line="5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B00456" w:rsidRDefault="00B00456" w:rsidP="00990579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B00456" w:rsidRDefault="00B00456" w:rsidP="00990579">
      <w:pPr>
        <w:widowControl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00456" w:rsidRDefault="00B00456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</w:t>
      </w:r>
      <w:r w:rsidRPr="00516307">
        <w:rPr>
          <w:rFonts w:ascii="SimSun" w:hAnsi="SimSun" w:hint="eastAsia"/>
          <w:b/>
          <w:sz w:val="44"/>
          <w:szCs w:val="44"/>
        </w:rPr>
        <w:t>新兴街道办社区卫生服务中心</w:t>
      </w:r>
      <w:r>
        <w:rPr>
          <w:rFonts w:ascii="SimSun" w:hAnsi="SimSun" w:hint="eastAsia"/>
          <w:b/>
          <w:sz w:val="44"/>
          <w:szCs w:val="44"/>
        </w:rPr>
        <w:t>部门预算基本情况说明</w:t>
      </w:r>
    </w:p>
    <w:p w:rsidR="00B00456" w:rsidRDefault="00B00456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B00456" w:rsidRDefault="00B00456" w:rsidP="0013121D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B00456" w:rsidRPr="00990579" w:rsidRDefault="00B00456" w:rsidP="00197C2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90579"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B00456" w:rsidRPr="00990579" w:rsidRDefault="00B00456" w:rsidP="00990579">
      <w:pPr>
        <w:ind w:firstLineChars="250" w:firstLine="800"/>
        <w:rPr>
          <w:rFonts w:ascii="仿宋_GB2312" w:eastAsia="仿宋_GB2312" w:hAnsi="仿宋_GB2312"/>
          <w:bCs/>
          <w:sz w:val="32"/>
          <w:szCs w:val="32"/>
        </w:rPr>
      </w:pPr>
      <w:r w:rsidRPr="00990579">
        <w:rPr>
          <w:rFonts w:ascii="仿宋_GB2312" w:eastAsia="仿宋_GB2312" w:hAnsi="仿宋_GB2312" w:hint="eastAsia"/>
          <w:bCs/>
          <w:sz w:val="32"/>
          <w:szCs w:val="32"/>
        </w:rPr>
        <w:t>中心通过健康体检、基线调查，逐步了解社区的卫生需求，从而更好地为社区居民服务。</w:t>
      </w:r>
    </w:p>
    <w:p w:rsidR="00B00456" w:rsidRPr="00990579" w:rsidRDefault="00B00456" w:rsidP="00197C2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90579"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B00456" w:rsidRPr="00990579" w:rsidRDefault="00B00456" w:rsidP="00197C21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90579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B00456" w:rsidRPr="00990579" w:rsidRDefault="00B00456" w:rsidP="00990579">
      <w:pPr>
        <w:ind w:firstLineChars="300" w:firstLine="960"/>
        <w:rPr>
          <w:rFonts w:ascii="仿宋_GB2312" w:eastAsia="仿宋_GB2312" w:hAnsi="仿宋_GB2312"/>
          <w:sz w:val="32"/>
          <w:szCs w:val="32"/>
        </w:rPr>
      </w:pPr>
      <w:r w:rsidRPr="00990579">
        <w:rPr>
          <w:rFonts w:ascii="仿宋_GB2312" w:eastAsia="仿宋_GB2312" w:hAnsi="仿宋_GB2312" w:hint="eastAsia"/>
          <w:sz w:val="32"/>
          <w:szCs w:val="32"/>
        </w:rPr>
        <w:t>新兴街道办社区卫生服务中心是事业单位，为市、区社区卫生服务中心示范单位、城乡居民医保定点医疗机构。</w:t>
      </w:r>
    </w:p>
    <w:p w:rsidR="00B00456" w:rsidRPr="00990579" w:rsidRDefault="00B00456" w:rsidP="00990579">
      <w:pPr>
        <w:spacing w:line="288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990579">
        <w:rPr>
          <w:rFonts w:ascii="仿宋_GB2312" w:eastAsia="仿宋_GB2312" w:hAnsi="仿宋_GB2312" w:hint="eastAsia"/>
          <w:sz w:val="32"/>
          <w:szCs w:val="32"/>
        </w:rPr>
        <w:t>人员情况</w:t>
      </w:r>
      <w:r w:rsidRPr="00990579">
        <w:rPr>
          <w:rFonts w:ascii="仿宋_GB2312" w:eastAsia="仿宋_GB2312" w:hAnsi="仿宋_GB2312"/>
          <w:sz w:val="32"/>
          <w:szCs w:val="32"/>
        </w:rPr>
        <w:t>:</w:t>
      </w:r>
      <w:r w:rsidRPr="00990579">
        <w:rPr>
          <w:rFonts w:ascii="仿宋_GB2312" w:eastAsia="仿宋_GB2312" w:hAnsi="仿宋_GB2312" w:hint="eastAsia"/>
          <w:sz w:val="32"/>
          <w:szCs w:val="32"/>
        </w:rPr>
        <w:t>全中心总编人员</w:t>
      </w:r>
      <w:r w:rsidRPr="00990579">
        <w:rPr>
          <w:rFonts w:ascii="仿宋_GB2312" w:eastAsia="仿宋_GB2312" w:hAnsi="仿宋_GB2312"/>
          <w:sz w:val="32"/>
          <w:szCs w:val="32"/>
        </w:rPr>
        <w:t>31</w:t>
      </w:r>
      <w:r w:rsidRPr="00990579">
        <w:rPr>
          <w:rFonts w:ascii="仿宋_GB2312" w:eastAsia="仿宋_GB2312" w:hAnsi="仿宋_GB2312" w:hint="eastAsia"/>
          <w:sz w:val="32"/>
          <w:szCs w:val="32"/>
        </w:rPr>
        <w:t>人，新兴街道社区卫生服务中心主要负责预防、医疗、保健、康复、健康教育、计生服务等工作。</w:t>
      </w:r>
    </w:p>
    <w:p w:rsidR="00B00456" w:rsidRDefault="00B00456" w:rsidP="00197C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B00456" w:rsidRPr="00990579" w:rsidRDefault="00B00456" w:rsidP="00197C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90579">
        <w:rPr>
          <w:rFonts w:ascii="仿宋_GB2312" w:eastAsia="仿宋_GB2312" w:hAnsi="仿宋_GB2312" w:cs="仿宋_GB2312"/>
          <w:sz w:val="32"/>
          <w:szCs w:val="32"/>
        </w:rPr>
        <w:t>2016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990579">
        <w:rPr>
          <w:rFonts w:ascii="仿宋_GB2312" w:eastAsia="仿宋_GB2312" w:hAnsi="仿宋_GB2312" w:cs="仿宋_GB2312"/>
          <w:sz w:val="32"/>
          <w:szCs w:val="32"/>
        </w:rPr>
        <w:t>202.59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990579">
        <w:rPr>
          <w:rFonts w:ascii="仿宋_GB2312" w:eastAsia="仿宋_GB2312" w:hAnsi="仿宋_GB2312" w:cs="仿宋_GB2312"/>
          <w:sz w:val="32"/>
          <w:szCs w:val="32"/>
        </w:rPr>
        <w:t>163.01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90579">
        <w:rPr>
          <w:rFonts w:ascii="仿宋_GB2312" w:eastAsia="仿宋_GB2312" w:hAnsi="仿宋_GB2312" w:cs="仿宋_GB2312"/>
          <w:sz w:val="32"/>
          <w:szCs w:val="32"/>
        </w:rPr>
        <w:t>,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增加</w:t>
      </w:r>
      <w:r w:rsidRPr="00990579">
        <w:rPr>
          <w:rFonts w:ascii="仿宋_GB2312" w:eastAsia="仿宋_GB2312" w:hAnsi="仿宋_GB2312" w:cs="仿宋_GB2312"/>
          <w:sz w:val="32"/>
          <w:szCs w:val="32"/>
        </w:rPr>
        <w:t>411.85%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。增加的原因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是医疗机构经费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增加，其中：预算经费安排拨款</w:t>
      </w:r>
      <w:r w:rsidRPr="00990579">
        <w:rPr>
          <w:rFonts w:ascii="仿宋_GB2312" w:eastAsia="仿宋_GB2312" w:hAnsi="仿宋_GB2312" w:cs="仿宋_GB2312"/>
          <w:sz w:val="32"/>
          <w:szCs w:val="32"/>
        </w:rPr>
        <w:t>202.59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 w:rsidRPr="00990579">
        <w:rPr>
          <w:rFonts w:ascii="仿宋_GB2312" w:eastAsia="仿宋_GB2312" w:hAnsi="仿宋_GB2312" w:cs="仿宋_GB2312"/>
          <w:sz w:val="32"/>
          <w:szCs w:val="32"/>
        </w:rPr>
        <w:t>0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00456" w:rsidRPr="00990579" w:rsidRDefault="00B00456" w:rsidP="00197C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90579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B00456" w:rsidRPr="00FB0C6C" w:rsidRDefault="00B00456" w:rsidP="00197C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990579">
        <w:rPr>
          <w:rFonts w:ascii="仿宋_GB2312" w:eastAsia="仿宋_GB2312" w:hAnsi="仿宋_GB2312" w:cs="仿宋_GB2312"/>
          <w:sz w:val="32"/>
          <w:szCs w:val="32"/>
        </w:rPr>
        <w:t>2016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990579">
        <w:rPr>
          <w:rFonts w:ascii="仿宋_GB2312" w:eastAsia="仿宋_GB2312" w:hAnsi="仿宋_GB2312" w:cs="仿宋_GB2312"/>
          <w:sz w:val="32"/>
          <w:szCs w:val="32"/>
        </w:rPr>
        <w:t>202.59</w:t>
      </w:r>
      <w:r w:rsidRPr="00990579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377CE3">
        <w:rPr>
          <w:rFonts w:ascii="仿宋_GB2312" w:eastAsia="仿宋_GB2312" w:hAnsi="仿宋_GB2312" w:cs="仿宋_GB2312"/>
          <w:sz w:val="32"/>
          <w:szCs w:val="32"/>
        </w:rPr>
        <w:t>163.01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FB0C6C">
        <w:rPr>
          <w:rFonts w:ascii="仿宋_GB2312" w:eastAsia="仿宋_GB2312" w:hAnsi="仿宋_GB2312" w:cs="仿宋_GB2312"/>
          <w:sz w:val="32"/>
          <w:szCs w:val="32"/>
        </w:rPr>
        <w:t>,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增</w:t>
      </w:r>
      <w:r>
        <w:rPr>
          <w:rFonts w:ascii="仿宋_GB2312" w:eastAsia="仿宋_GB2312" w:hAnsi="仿宋_GB2312" w:cs="仿宋_GB2312" w:hint="eastAsia"/>
          <w:sz w:val="32"/>
          <w:szCs w:val="32"/>
        </w:rPr>
        <w:t>加</w:t>
      </w:r>
      <w:r>
        <w:rPr>
          <w:rFonts w:ascii="仿宋_GB2312" w:eastAsia="仿宋_GB2312" w:hAnsi="仿宋_GB2312" w:cs="仿宋_GB2312"/>
          <w:sz w:val="32"/>
          <w:szCs w:val="32"/>
        </w:rPr>
        <w:t>411.85</w:t>
      </w:r>
      <w:r w:rsidRPr="00FB0C6C">
        <w:rPr>
          <w:rFonts w:ascii="仿宋_GB2312" w:eastAsia="仿宋_GB2312" w:hAnsi="仿宋_GB2312" w:cs="仿宋_GB2312"/>
          <w:sz w:val="32"/>
          <w:szCs w:val="32"/>
        </w:rPr>
        <w:t>%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。增加的原因</w:t>
      </w:r>
      <w:r>
        <w:rPr>
          <w:rFonts w:ascii="仿宋_GB2312" w:eastAsia="仿宋_GB2312" w:hAnsi="仿宋_GB2312" w:cs="仿宋_GB2312" w:hint="eastAsia"/>
          <w:sz w:val="32"/>
          <w:szCs w:val="32"/>
        </w:rPr>
        <w:t>是医疗机构经费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增加。支出按经济分类划分：</w:t>
      </w:r>
      <w:r w:rsidRPr="00FB0C6C">
        <w:rPr>
          <w:rFonts w:ascii="仿宋_GB2312" w:eastAsia="仿宋_GB2312" w:hAnsi="仿宋_GB2312" w:cs="仿宋_GB2312"/>
          <w:sz w:val="32"/>
          <w:szCs w:val="32"/>
        </w:rPr>
        <w:t>1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>57.59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>
        <w:rPr>
          <w:rFonts w:ascii="仿宋_GB2312" w:eastAsia="仿宋_GB2312" w:hAnsi="仿宋_GB2312" w:cs="仿宋_GB2312"/>
          <w:sz w:val="32"/>
          <w:szCs w:val="32"/>
        </w:rPr>
        <w:t>57.59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万元，对个人和家庭的补助支出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FB0C6C">
        <w:rPr>
          <w:rFonts w:ascii="仿宋_GB2312" w:eastAsia="仿宋_GB2312" w:hAnsi="仿宋_GB2312" w:cs="仿宋_GB2312"/>
          <w:sz w:val="32"/>
          <w:szCs w:val="32"/>
        </w:rPr>
        <w:t>2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>
        <w:rPr>
          <w:rFonts w:ascii="仿宋_GB2312" w:eastAsia="仿宋_GB2312" w:hAnsi="仿宋_GB2312" w:cs="仿宋_GB2312"/>
          <w:sz w:val="32"/>
          <w:szCs w:val="32"/>
        </w:rPr>
        <w:t>145</w:t>
      </w:r>
      <w:r w:rsidRPr="00FB0C6C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B00456" w:rsidRDefault="00B00456" w:rsidP="0013121D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B00456" w:rsidRPr="005D3EBB" w:rsidRDefault="00B00456" w:rsidP="00197C21">
      <w:pPr>
        <w:ind w:firstLineChars="196" w:firstLine="627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SimSun"/>
          <w:sz w:val="32"/>
          <w:szCs w:val="32"/>
        </w:rPr>
        <w:t>2016</w:t>
      </w:r>
      <w:r w:rsidRPr="005D3EBB">
        <w:rPr>
          <w:rFonts w:ascii="仿宋_GB2312" w:eastAsia="仿宋_GB2312" w:hint="eastAsia"/>
          <w:sz w:val="32"/>
          <w:szCs w:val="32"/>
        </w:rPr>
        <w:t>年“三公经费”</w:t>
      </w:r>
      <w:r>
        <w:rPr>
          <w:rFonts w:ascii="仿宋_GB2312" w:eastAsia="仿宋_GB2312" w:hint="eastAsia"/>
          <w:sz w:val="32"/>
          <w:szCs w:val="32"/>
        </w:rPr>
        <w:t>预算安排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</w:t>
      </w:r>
      <w:r w:rsidRPr="005D3EBB">
        <w:rPr>
          <w:rFonts w:ascii="仿宋_GB2312" w:eastAsia="仿宋_GB2312" w:hint="eastAsia"/>
          <w:sz w:val="32"/>
          <w:szCs w:val="32"/>
        </w:rPr>
        <w:t>具体情况如下：</w:t>
      </w:r>
    </w:p>
    <w:p w:rsidR="00B00456" w:rsidRPr="005D3EBB" w:rsidRDefault="00B00456" w:rsidP="00197C2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B00456" w:rsidRDefault="00B00456" w:rsidP="00197C2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B00456" w:rsidRPr="005D3EBB" w:rsidRDefault="00B00456" w:rsidP="00197C2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B00456" w:rsidRPr="00197C21" w:rsidRDefault="00B00456" w:rsidP="00990579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五、</w:t>
      </w:r>
      <w:r w:rsidRPr="00197C21">
        <w:rPr>
          <w:rFonts w:ascii="仿宋_GB2312" w:eastAsia="仿宋_GB2312" w:hAnsi="仿宋_GB2312" w:cs="仿宋_GB2312" w:hint="eastAsia"/>
          <w:sz w:val="32"/>
          <w:szCs w:val="32"/>
        </w:rPr>
        <w:t>其他需要说明的情况</w:t>
      </w:r>
    </w:p>
    <w:p w:rsidR="00B00456" w:rsidRDefault="00B00456" w:rsidP="00990579">
      <w:pPr>
        <w:spacing w:line="500" w:lineRule="exact"/>
        <w:ind w:firstLineChars="100" w:firstLine="320"/>
        <w:rPr>
          <w:rFonts w:ascii="仿宋_GB2312" w:eastAsia="仿宋_GB2312" w:hAnsi="仿宋_GB2312" w:cs="仿宋_GB2312"/>
          <w:b/>
          <w:sz w:val="32"/>
          <w:szCs w:val="32"/>
        </w:rPr>
      </w:pPr>
      <w:r w:rsidRPr="00197C21"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关于“机关运行经费”支出的说明</w:t>
      </w:r>
    </w:p>
    <w:p w:rsidR="00B00456" w:rsidRPr="00377CE3" w:rsidRDefault="00B00456" w:rsidP="00197C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本部门属事业单位，无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“机关运行经费”。</w:t>
      </w:r>
    </w:p>
    <w:p w:rsidR="00B00456" w:rsidRDefault="00B00456" w:rsidP="0013121D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B00456" w:rsidRDefault="00B00456" w:rsidP="00197C21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B00456" w:rsidRDefault="00B00456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B00456" w:rsidRDefault="00B00456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266144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58.65</w:t>
      </w:r>
      <w:r w:rsidRPr="00266144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B00456" w:rsidRDefault="00B00456" w:rsidP="0013121D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B00456" w:rsidRDefault="00B00456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B00456" w:rsidRDefault="00B00456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B00456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456" w:rsidRDefault="00B00456" w:rsidP="004956D7">
      <w:r>
        <w:separator/>
      </w:r>
    </w:p>
  </w:endnote>
  <w:endnote w:type="continuationSeparator" w:id="0">
    <w:p w:rsidR="00B00456" w:rsidRDefault="00B00456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56" w:rsidRDefault="00B004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0456" w:rsidRDefault="00B004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56" w:rsidRDefault="00B004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56" w:rsidRDefault="00B004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456" w:rsidRDefault="00B00456" w:rsidP="004956D7">
      <w:r>
        <w:separator/>
      </w:r>
    </w:p>
  </w:footnote>
  <w:footnote w:type="continuationSeparator" w:id="0">
    <w:p w:rsidR="00B00456" w:rsidRDefault="00B00456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56" w:rsidRDefault="00B004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56" w:rsidRDefault="00B00456" w:rsidP="00197C2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56" w:rsidRDefault="00B004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3121D"/>
    <w:rsid w:val="0013740C"/>
    <w:rsid w:val="0019167A"/>
    <w:rsid w:val="00197C21"/>
    <w:rsid w:val="001A5DD0"/>
    <w:rsid w:val="00236A06"/>
    <w:rsid w:val="00266144"/>
    <w:rsid w:val="00280BC7"/>
    <w:rsid w:val="002E6A6D"/>
    <w:rsid w:val="003039DD"/>
    <w:rsid w:val="003164F1"/>
    <w:rsid w:val="00377CE3"/>
    <w:rsid w:val="00390F24"/>
    <w:rsid w:val="003D11C0"/>
    <w:rsid w:val="003D5742"/>
    <w:rsid w:val="0048633A"/>
    <w:rsid w:val="0049138F"/>
    <w:rsid w:val="004956D7"/>
    <w:rsid w:val="004D4EFB"/>
    <w:rsid w:val="00516307"/>
    <w:rsid w:val="00547233"/>
    <w:rsid w:val="005D3EBB"/>
    <w:rsid w:val="005F4CEA"/>
    <w:rsid w:val="0065390B"/>
    <w:rsid w:val="00691C5E"/>
    <w:rsid w:val="006974DC"/>
    <w:rsid w:val="006C2A44"/>
    <w:rsid w:val="007374A8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8F2C55"/>
    <w:rsid w:val="00941B91"/>
    <w:rsid w:val="009750A6"/>
    <w:rsid w:val="00990579"/>
    <w:rsid w:val="009914C4"/>
    <w:rsid w:val="009A74C9"/>
    <w:rsid w:val="00A52225"/>
    <w:rsid w:val="00A94C88"/>
    <w:rsid w:val="00AB0476"/>
    <w:rsid w:val="00AB1817"/>
    <w:rsid w:val="00B00456"/>
    <w:rsid w:val="00B04361"/>
    <w:rsid w:val="00B66D2C"/>
    <w:rsid w:val="00C0668A"/>
    <w:rsid w:val="00C36840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B19AC"/>
    <w:rsid w:val="00ED5DF9"/>
    <w:rsid w:val="00F56510"/>
    <w:rsid w:val="00FA029D"/>
    <w:rsid w:val="00FB0C6C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65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186</Words>
  <Characters>1063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24</cp:revision>
  <dcterms:created xsi:type="dcterms:W3CDTF">2017-12-06T07:53:00Z</dcterms:created>
  <dcterms:modified xsi:type="dcterms:W3CDTF">2018-04-07T13:31:00Z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