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978" w:rsidRDefault="008E697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8E6978" w:rsidRDefault="008E697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8E6978" w:rsidRDefault="008E697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8E6978" w:rsidRDefault="008E697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8E6978" w:rsidRDefault="008E697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霞山区海滨街道社区卫生服务中心</w:t>
      </w:r>
    </w:p>
    <w:p w:rsidR="008E6978" w:rsidRDefault="008E697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8E6978" w:rsidRDefault="008E697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8E6978" w:rsidRDefault="008E697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8E6978" w:rsidRDefault="008E697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8E6978" w:rsidRDefault="008E697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8E6978" w:rsidRDefault="008E697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8E6978" w:rsidRDefault="008E697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8E6978" w:rsidRDefault="008E697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6978" w:rsidRDefault="008E697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6978" w:rsidRDefault="008E6978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8E6978" w:rsidRDefault="008E6978" w:rsidP="00165981">
      <w:pPr>
        <w:spacing w:line="520" w:lineRule="exact"/>
        <w:rPr>
          <w:rFonts w:ascii="SimHei" w:eastAsia="Times New Roman" w:hAnsi="SimHei" w:cs="SimHei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第一部分</w:t>
      </w:r>
      <w:r>
        <w:rPr>
          <w:rFonts w:ascii="SimHei" w:eastAsia="Times New Roman" w:hAnsi="SimHei" w:cs="SimHei"/>
          <w:sz w:val="32"/>
          <w:szCs w:val="32"/>
        </w:rPr>
        <w:t xml:space="preserve">   2016 </w:t>
      </w:r>
      <w:r>
        <w:rPr>
          <w:rFonts w:ascii="宋体" w:hAnsi="宋体" w:cs="宋体" w:hint="eastAsia"/>
          <w:sz w:val="32"/>
          <w:szCs w:val="32"/>
        </w:rPr>
        <w:t>年</w:t>
      </w:r>
      <w:r w:rsidRPr="00373E27">
        <w:rPr>
          <w:rFonts w:ascii="宋体" w:hAnsi="宋体" w:cs="宋体" w:hint="eastAsia"/>
          <w:sz w:val="32"/>
          <w:szCs w:val="32"/>
        </w:rPr>
        <w:t>海滨街道社区卫生服务中心</w:t>
      </w:r>
      <w:r>
        <w:rPr>
          <w:rFonts w:ascii="宋体" w:hAnsi="宋体" w:cs="宋体" w:hint="eastAsia"/>
          <w:sz w:val="32"/>
          <w:szCs w:val="32"/>
        </w:rPr>
        <w:t>部门预算基本情况说明</w:t>
      </w:r>
    </w:p>
    <w:p w:rsidR="008E6978" w:rsidRDefault="008E6978" w:rsidP="00165981">
      <w:pPr>
        <w:numPr>
          <w:ilvl w:val="0"/>
          <w:numId w:val="1"/>
        </w:num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8E6978" w:rsidRDefault="008E6978" w:rsidP="00165981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8E6978" w:rsidRDefault="008E6978" w:rsidP="00165981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8E6978" w:rsidRDefault="008E6978" w:rsidP="00165981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8E6978" w:rsidRDefault="008E6978" w:rsidP="00165981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8E6978" w:rsidRDefault="008E6978" w:rsidP="00165981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8E6978" w:rsidRDefault="008E6978" w:rsidP="00165981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48025D">
        <w:rPr>
          <w:rFonts w:ascii="仿宋_GB2312" w:eastAsia="仿宋_GB2312" w:hAnsi="仿宋_GB2312" w:cs="仿宋_GB2312" w:hint="eastAsia"/>
          <w:sz w:val="32"/>
          <w:szCs w:val="32"/>
        </w:rPr>
        <w:t>五</w:t>
      </w:r>
      <w:r>
        <w:rPr>
          <w:rFonts w:ascii="仿宋_GB2312" w:eastAsia="仿宋_GB2312" w:hAnsi="仿宋_GB2312" w:cs="仿宋_GB2312" w:hint="eastAsia"/>
          <w:sz w:val="32"/>
          <w:szCs w:val="32"/>
        </w:rPr>
        <w:t>、其他需要说明的情况</w:t>
      </w:r>
    </w:p>
    <w:p w:rsidR="008E6978" w:rsidRDefault="008E6978" w:rsidP="00165981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8E6978" w:rsidRDefault="008E6978" w:rsidP="00165981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8E6978" w:rsidRDefault="008E6978" w:rsidP="00165981">
      <w:pPr>
        <w:numPr>
          <w:ilvl w:val="0"/>
          <w:numId w:val="2"/>
        </w:numPr>
        <w:spacing w:line="52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国有资产占有使用情况</w:t>
      </w:r>
    </w:p>
    <w:p w:rsidR="008E6978" w:rsidRDefault="008E6978" w:rsidP="00165981">
      <w:pPr>
        <w:numPr>
          <w:ilvl w:val="0"/>
          <w:numId w:val="2"/>
        </w:numPr>
        <w:spacing w:line="52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重点项目预算绩效目标设置情况</w:t>
      </w:r>
    </w:p>
    <w:p w:rsidR="008E6978" w:rsidRPr="00C44AB0" w:rsidRDefault="008E6978" w:rsidP="00165981">
      <w:pPr>
        <w:spacing w:line="52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8E6978" w:rsidRDefault="008E6978" w:rsidP="00165981">
      <w:pPr>
        <w:spacing w:line="520" w:lineRule="exact"/>
        <w:rPr>
          <w:rFonts w:ascii="SimHei" w:eastAsia="Times New Roman" w:hAnsi="SimHei" w:cs="SimHei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第二部分</w:t>
      </w:r>
      <w:r>
        <w:rPr>
          <w:rFonts w:ascii="SimHei" w:eastAsia="Times New Roman" w:hAnsi="SimHei" w:cs="SimHei"/>
          <w:sz w:val="32"/>
          <w:szCs w:val="32"/>
        </w:rPr>
        <w:t xml:space="preserve">    2016 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SimHei" w:eastAsia="Times New Roman" w:hAnsi="SimHei" w:cs="SimHei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海滨街道社区卫生服务中心部门预算表</w:t>
      </w:r>
    </w:p>
    <w:p w:rsidR="008E6978" w:rsidRDefault="008E6978" w:rsidP="00165981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8E6978" w:rsidRDefault="008E6978" w:rsidP="00165981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8E6978" w:rsidRDefault="008E6978" w:rsidP="00165981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8E6978" w:rsidRDefault="008E6978" w:rsidP="00165981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8E6978" w:rsidRDefault="008E6978" w:rsidP="00165981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8E6978" w:rsidRDefault="008E6978" w:rsidP="00165981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8E6978" w:rsidRDefault="008E6978" w:rsidP="00165981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8E6978" w:rsidRDefault="008E6978" w:rsidP="00165981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8E6978" w:rsidRDefault="008E697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8E6978" w:rsidRDefault="008E6978">
      <w:pPr>
        <w:spacing w:line="360" w:lineRule="auto"/>
        <w:jc w:val="center"/>
        <w:rPr>
          <w:rFonts w:ascii="SimSun"/>
          <w:b/>
          <w:sz w:val="44"/>
          <w:szCs w:val="44"/>
        </w:rPr>
      </w:pPr>
      <w:r>
        <w:rPr>
          <w:rFonts w:ascii="SimSun" w:hAnsi="SimSun"/>
          <w:b/>
          <w:sz w:val="44"/>
          <w:szCs w:val="44"/>
        </w:rPr>
        <w:t>2016</w:t>
      </w:r>
      <w:r>
        <w:rPr>
          <w:rFonts w:ascii="SimSun" w:hAnsi="SimSun" w:hint="eastAsia"/>
          <w:b/>
          <w:sz w:val="44"/>
          <w:szCs w:val="44"/>
        </w:rPr>
        <w:t>年霞山区</w:t>
      </w:r>
      <w:r w:rsidRPr="00373E27">
        <w:rPr>
          <w:rFonts w:ascii="SimSun" w:hAnsi="SimSun" w:hint="eastAsia"/>
          <w:b/>
          <w:sz w:val="44"/>
          <w:szCs w:val="44"/>
        </w:rPr>
        <w:t>海滨街道社区卫生服务中心</w:t>
      </w:r>
      <w:r>
        <w:rPr>
          <w:rFonts w:ascii="SimSun" w:hAnsi="SimSun" w:hint="eastAsia"/>
          <w:b/>
          <w:sz w:val="44"/>
          <w:szCs w:val="44"/>
        </w:rPr>
        <w:t>部门预算基本情况说明</w:t>
      </w:r>
    </w:p>
    <w:p w:rsidR="008E6978" w:rsidRDefault="008E6978">
      <w:pPr>
        <w:spacing w:line="360" w:lineRule="auto"/>
        <w:jc w:val="center"/>
        <w:rPr>
          <w:rFonts w:ascii="SimSun"/>
          <w:b/>
          <w:bCs/>
          <w:sz w:val="36"/>
          <w:szCs w:val="36"/>
        </w:rPr>
      </w:pPr>
    </w:p>
    <w:p w:rsidR="008E6978" w:rsidRDefault="008E6978" w:rsidP="00165981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8E6978" w:rsidRDefault="008E6978" w:rsidP="00C44AB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8E6978" w:rsidRPr="00165981" w:rsidRDefault="008E6978" w:rsidP="00165981">
      <w:pPr>
        <w:rPr>
          <w:rFonts w:ascii="仿宋" w:eastAsia="仿宋" w:hAnsi="仿宋"/>
          <w:sz w:val="32"/>
          <w:szCs w:val="32"/>
        </w:rPr>
      </w:pPr>
      <w:r>
        <w:rPr>
          <w:rFonts w:ascii="??_GB2312"/>
          <w:b/>
          <w:sz w:val="32"/>
          <w:szCs w:val="32"/>
        </w:rPr>
        <w:t xml:space="preserve">     </w:t>
      </w:r>
      <w:r w:rsidRPr="00165981">
        <w:rPr>
          <w:rFonts w:ascii="仿宋" w:eastAsia="仿宋" w:hAnsi="仿宋" w:hint="eastAsia"/>
          <w:sz w:val="32"/>
          <w:szCs w:val="32"/>
        </w:rPr>
        <w:t>海滨街道社区卫生服务中心主要负责海滨街道的公共卫生各项服务。</w:t>
      </w:r>
    </w:p>
    <w:p w:rsidR="008E6978" w:rsidRPr="00165981" w:rsidRDefault="008E6978" w:rsidP="00165981">
      <w:pPr>
        <w:spacing w:line="460" w:lineRule="exact"/>
        <w:ind w:firstLineChars="240" w:firstLine="771"/>
        <w:rPr>
          <w:rFonts w:ascii="仿宋" w:eastAsia="仿宋" w:hAnsi="仿宋" w:cs="仿宋_GB2312"/>
          <w:b/>
          <w:sz w:val="32"/>
          <w:szCs w:val="32"/>
        </w:rPr>
      </w:pPr>
      <w:r w:rsidRPr="00165981">
        <w:rPr>
          <w:rFonts w:ascii="仿宋" w:eastAsia="仿宋" w:hAnsi="仿宋" w:cs="仿宋_GB2312" w:hint="eastAsia"/>
          <w:b/>
          <w:sz w:val="32"/>
          <w:szCs w:val="32"/>
        </w:rPr>
        <w:t>（二）机构设置</w:t>
      </w:r>
    </w:p>
    <w:p w:rsidR="008E6978" w:rsidRPr="00165981" w:rsidRDefault="008E6978" w:rsidP="00C44AB0">
      <w:pPr>
        <w:spacing w:line="460" w:lineRule="exact"/>
        <w:ind w:firstLineChars="240" w:firstLine="768"/>
        <w:rPr>
          <w:rFonts w:ascii="仿宋" w:eastAsia="仿宋" w:hAnsi="仿宋" w:cs="仿宋_GB2312"/>
          <w:sz w:val="32"/>
          <w:szCs w:val="32"/>
        </w:rPr>
      </w:pPr>
      <w:r w:rsidRPr="00165981">
        <w:rPr>
          <w:rFonts w:ascii="仿宋" w:eastAsia="仿宋" w:hAnsi="仿宋" w:cs="仿宋_GB2312" w:hint="eastAsia"/>
          <w:sz w:val="32"/>
          <w:szCs w:val="32"/>
        </w:rPr>
        <w:t>本部门无下属单位，部门预算为本级预算。</w:t>
      </w:r>
    </w:p>
    <w:p w:rsidR="008E6978" w:rsidRPr="00165981" w:rsidRDefault="008E6978" w:rsidP="0016598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165981">
        <w:rPr>
          <w:rFonts w:ascii="仿宋" w:eastAsia="仿宋" w:hAnsi="仿宋" w:hint="eastAsia"/>
          <w:sz w:val="32"/>
          <w:szCs w:val="32"/>
        </w:rPr>
        <w:t>海滨街道社区卫生服务中心是区卫计局下属机构、事业编制。</w:t>
      </w:r>
    </w:p>
    <w:p w:rsidR="008E6978" w:rsidRDefault="008E6978" w:rsidP="00165981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8E6978" w:rsidRDefault="008E6978" w:rsidP="00C44AB0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A228B0">
        <w:rPr>
          <w:rFonts w:ascii="仿宋_GB2312" w:eastAsia="仿宋_GB2312" w:hAnsi="仿宋_GB2312" w:cs="仿宋_GB2312"/>
          <w:sz w:val="32"/>
          <w:szCs w:val="32"/>
        </w:rPr>
        <w:t>112.11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 w:rsidRPr="00A228B0">
        <w:rPr>
          <w:rFonts w:ascii="仿宋_GB2312" w:eastAsia="仿宋_GB2312" w:hAnsi="仿宋_GB2312" w:cs="仿宋_GB2312"/>
          <w:sz w:val="32"/>
          <w:szCs w:val="32"/>
        </w:rPr>
        <w:t>62.91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984DD7">
        <w:rPr>
          <w:rFonts w:ascii="仿宋_GB2312" w:eastAsia="仿宋_GB2312" w:hAnsi="仿宋_GB2312" w:cs="仿宋_GB2312"/>
          <w:sz w:val="32"/>
          <w:szCs w:val="32"/>
        </w:rPr>
        <w:t>,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127.86</w:t>
      </w:r>
      <w:r w:rsidRPr="00984DD7">
        <w:rPr>
          <w:rFonts w:ascii="仿宋_GB2312" w:eastAsia="仿宋_GB2312" w:hAnsi="仿宋_GB2312" w:cs="仿宋_GB2312"/>
          <w:sz w:val="32"/>
          <w:szCs w:val="32"/>
        </w:rPr>
        <w:t>%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增加的原因是由于工资福利支出和对个人和家庭的补助增加。其中：预算经费安排拨款</w:t>
      </w:r>
      <w:r w:rsidRPr="00A228B0">
        <w:rPr>
          <w:rFonts w:ascii="仿宋_GB2312" w:eastAsia="仿宋_GB2312" w:hAnsi="仿宋_GB2312" w:cs="仿宋_GB2312"/>
          <w:sz w:val="32"/>
          <w:szCs w:val="32"/>
        </w:rPr>
        <w:t>112.11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8E6978" w:rsidRPr="00A228B0" w:rsidRDefault="008E6978" w:rsidP="00C44AB0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228B0"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8E6978" w:rsidRPr="00C44AB0" w:rsidRDefault="008E6978" w:rsidP="00165981">
      <w:pPr>
        <w:spacing w:line="500" w:lineRule="exact"/>
        <w:ind w:firstLineChars="200" w:firstLine="640"/>
        <w:rPr>
          <w:rFonts w:ascii="??_GB2312"/>
          <w:b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A228B0">
        <w:rPr>
          <w:rFonts w:ascii="仿宋_GB2312" w:eastAsia="仿宋_GB2312" w:hAnsi="仿宋_GB2312" w:cs="仿宋_GB2312"/>
          <w:sz w:val="32"/>
          <w:szCs w:val="32"/>
        </w:rPr>
        <w:t>112.11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 w:rsidRPr="00A228B0">
        <w:rPr>
          <w:rFonts w:ascii="仿宋_GB2312" w:eastAsia="仿宋_GB2312" w:hAnsi="仿宋_GB2312" w:cs="仿宋_GB2312"/>
          <w:sz w:val="32"/>
          <w:szCs w:val="32"/>
        </w:rPr>
        <w:t>62.91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984DD7">
        <w:rPr>
          <w:rFonts w:ascii="仿宋_GB2312" w:eastAsia="仿宋_GB2312" w:hAnsi="仿宋_GB2312" w:cs="仿宋_GB2312"/>
          <w:sz w:val="32"/>
          <w:szCs w:val="32"/>
        </w:rPr>
        <w:t>,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7.44</w:t>
      </w:r>
      <w:r w:rsidRPr="00984DD7">
        <w:rPr>
          <w:rFonts w:ascii="仿宋_GB2312" w:eastAsia="仿宋_GB2312" w:hAnsi="仿宋_GB2312" w:cs="仿宋_GB2312"/>
          <w:sz w:val="32"/>
          <w:szCs w:val="32"/>
        </w:rPr>
        <w:t>%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增加的原因的由于工资福利支出和对个人和家庭的补助增加。支出按经济分类划分：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A228B0">
        <w:rPr>
          <w:rFonts w:ascii="仿宋_GB2312" w:eastAsia="仿宋_GB2312" w:hAnsi="仿宋_GB2312" w:cs="仿宋_GB2312"/>
          <w:sz w:val="32"/>
          <w:szCs w:val="32"/>
        </w:rPr>
        <w:t>76.11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A228B0">
        <w:rPr>
          <w:rFonts w:ascii="仿宋_GB2312" w:eastAsia="仿宋_GB2312" w:hAnsi="仿宋_GB2312" w:cs="仿宋_GB2312"/>
          <w:sz w:val="32"/>
          <w:szCs w:val="32"/>
        </w:rPr>
        <w:t>76.11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A154E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8E6978" w:rsidRDefault="008E6978" w:rsidP="00165981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8E6978" w:rsidRPr="005D3EBB" w:rsidRDefault="008E6978" w:rsidP="00C44AB0">
      <w:pPr>
        <w:ind w:firstLineChars="196" w:firstLine="627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SimSun"/>
          <w:sz w:val="32"/>
          <w:szCs w:val="32"/>
        </w:rPr>
        <w:t>2016</w:t>
      </w:r>
      <w:r w:rsidRPr="005D3EBB">
        <w:rPr>
          <w:rFonts w:ascii="仿宋_GB2312" w:eastAsia="仿宋_GB2312" w:hint="eastAsia"/>
          <w:sz w:val="32"/>
          <w:szCs w:val="32"/>
        </w:rPr>
        <w:t>年“三公经费”</w:t>
      </w:r>
      <w:r>
        <w:rPr>
          <w:rFonts w:ascii="仿宋_GB2312" w:eastAsia="仿宋_GB2312" w:hint="eastAsia"/>
          <w:sz w:val="32"/>
          <w:szCs w:val="32"/>
        </w:rPr>
        <w:t>预算安排</w:t>
      </w:r>
      <w:r w:rsidRPr="005D3EBB">
        <w:rPr>
          <w:rFonts w:ascii="仿宋_GB2312" w:eastAsia="仿宋_GB2312" w:hint="eastAsia"/>
          <w:sz w:val="32"/>
          <w:szCs w:val="32"/>
        </w:rPr>
        <w:t>共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万元，与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年持平，</w:t>
      </w:r>
      <w:r w:rsidRPr="005D3EBB">
        <w:rPr>
          <w:rFonts w:ascii="仿宋_GB2312" w:eastAsia="仿宋_GB2312" w:hint="eastAsia"/>
          <w:sz w:val="32"/>
          <w:szCs w:val="32"/>
        </w:rPr>
        <w:t>具体情况如下：</w:t>
      </w:r>
    </w:p>
    <w:p w:rsidR="008E6978" w:rsidRPr="005D3EBB" w:rsidRDefault="008E6978" w:rsidP="00C44AB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 w:rsidRPr="005D3EBB">
        <w:rPr>
          <w:rFonts w:ascii="仿宋_GB2312" w:eastAsia="仿宋_GB2312" w:hint="eastAsia"/>
          <w:sz w:val="32"/>
          <w:szCs w:val="32"/>
        </w:rPr>
        <w:t>因公出国（境）费</w:t>
      </w:r>
      <w:r>
        <w:rPr>
          <w:rFonts w:ascii="仿宋_GB2312" w:eastAsia="仿宋_GB2312" w:hint="eastAsia"/>
          <w:sz w:val="32"/>
          <w:szCs w:val="32"/>
        </w:rPr>
        <w:t>预算安排</w:t>
      </w:r>
      <w:r>
        <w:rPr>
          <w:rFonts w:ascii="仿宋_GB2312" w:eastAsia="仿宋_GB2312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。与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年持平。</w:t>
      </w:r>
    </w:p>
    <w:p w:rsidR="008E6978" w:rsidRDefault="008E6978" w:rsidP="00C44AB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 w:rsidRPr="005D3EBB">
        <w:rPr>
          <w:rFonts w:ascii="仿宋_GB2312" w:eastAsia="仿宋_GB2312" w:hint="eastAsia"/>
          <w:sz w:val="32"/>
          <w:szCs w:val="32"/>
        </w:rPr>
        <w:t>公务用车购置及运行</w:t>
      </w:r>
      <w:r>
        <w:rPr>
          <w:rFonts w:ascii="仿宋_GB2312" w:eastAsia="仿宋_GB2312" w:hint="eastAsia"/>
          <w:sz w:val="32"/>
          <w:szCs w:val="32"/>
        </w:rPr>
        <w:t>维护</w:t>
      </w:r>
      <w:r w:rsidRPr="005D3EBB">
        <w:rPr>
          <w:rFonts w:ascii="仿宋_GB2312" w:eastAsia="仿宋_GB2312" w:hint="eastAsia"/>
          <w:sz w:val="32"/>
          <w:szCs w:val="32"/>
        </w:rPr>
        <w:t>费</w:t>
      </w:r>
      <w:r>
        <w:rPr>
          <w:rFonts w:ascii="仿宋_GB2312" w:eastAsia="仿宋_GB2312" w:hint="eastAsia"/>
          <w:sz w:val="32"/>
          <w:szCs w:val="32"/>
        </w:rPr>
        <w:t>预算安排</w:t>
      </w:r>
      <w:r>
        <w:rPr>
          <w:rFonts w:ascii="仿宋_GB2312" w:eastAsia="仿宋_GB2312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。与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年持平。</w:t>
      </w:r>
    </w:p>
    <w:p w:rsidR="008E6978" w:rsidRDefault="008E6978" w:rsidP="00C44AB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 w:rsidRPr="005D3EBB">
        <w:rPr>
          <w:rFonts w:ascii="仿宋_GB2312" w:eastAsia="仿宋_GB2312" w:hint="eastAsia"/>
          <w:sz w:val="32"/>
          <w:szCs w:val="32"/>
        </w:rPr>
        <w:t>公务接待费</w:t>
      </w:r>
      <w:r>
        <w:rPr>
          <w:rFonts w:ascii="仿宋_GB2312" w:eastAsia="仿宋_GB2312" w:hint="eastAsia"/>
          <w:sz w:val="32"/>
          <w:szCs w:val="32"/>
        </w:rPr>
        <w:t>预算安排</w:t>
      </w:r>
      <w:r>
        <w:rPr>
          <w:rFonts w:ascii="仿宋_GB2312" w:eastAsia="仿宋_GB2312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。与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年持平。</w:t>
      </w:r>
    </w:p>
    <w:p w:rsidR="008E6978" w:rsidRPr="00853DF8" w:rsidRDefault="008E6978" w:rsidP="00A228B0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853DF8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8E6978" w:rsidRDefault="008E6978" w:rsidP="00A228B0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853DF8">
        <w:rPr>
          <w:rFonts w:ascii="仿宋_GB2312" w:eastAsia="仿宋_GB2312" w:hAnsi="仿宋_GB2312" w:cs="仿宋_GB2312" w:hint="eastAsia"/>
          <w:sz w:val="32"/>
          <w:szCs w:val="32"/>
        </w:rPr>
        <w:t>（一）、关于“机关运行经费”支出的说明</w:t>
      </w:r>
    </w:p>
    <w:p w:rsidR="008E6978" w:rsidRPr="00E2051A" w:rsidRDefault="008E6978" w:rsidP="00165981">
      <w:pPr>
        <w:spacing w:line="50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本部门属事业单位所以无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“机关运行经费”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8E6978" w:rsidRDefault="008E6978" w:rsidP="00165981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</w:p>
    <w:p w:rsidR="008E6978" w:rsidRDefault="008E6978" w:rsidP="00C44AB0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8E6978" w:rsidRDefault="008E6978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>
        <w:rPr>
          <w:rFonts w:ascii="仿宋_GB2312" w:eastAsia="仿宋_GB2312" w:hAnsi="仿宋_GB2312" w:cs="仿宋_GB2312"/>
          <w:sz w:val="32"/>
          <w:szCs w:val="32"/>
        </w:rPr>
        <w:t>71.89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8E6978" w:rsidRDefault="008E6978" w:rsidP="00165981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8E6978" w:rsidRDefault="008E6978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8E6978" w:rsidRDefault="008E6978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8E6978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978" w:rsidRDefault="008E6978" w:rsidP="004956D7">
      <w:r>
        <w:separator/>
      </w:r>
    </w:p>
  </w:endnote>
  <w:endnote w:type="continuationSeparator" w:id="0">
    <w:p w:rsidR="008E6978" w:rsidRDefault="008E6978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SimHei">
    <w:altName w:val="SimHe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978" w:rsidRDefault="008E69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6978" w:rsidRDefault="008E697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978" w:rsidRDefault="008E697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978" w:rsidRDefault="008E69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978" w:rsidRDefault="008E6978" w:rsidP="004956D7">
      <w:r>
        <w:separator/>
      </w:r>
    </w:p>
  </w:footnote>
  <w:footnote w:type="continuationSeparator" w:id="0">
    <w:p w:rsidR="008E6978" w:rsidRDefault="008E6978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978" w:rsidRDefault="008E697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978" w:rsidRDefault="008E6978" w:rsidP="00C44AB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978" w:rsidRDefault="008E697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D1AD5"/>
    <w:rsid w:val="00101364"/>
    <w:rsid w:val="00165981"/>
    <w:rsid w:val="0019167A"/>
    <w:rsid w:val="00236A06"/>
    <w:rsid w:val="00280BC7"/>
    <w:rsid w:val="00280CAE"/>
    <w:rsid w:val="002E6A6D"/>
    <w:rsid w:val="003039DD"/>
    <w:rsid w:val="003164F1"/>
    <w:rsid w:val="00345716"/>
    <w:rsid w:val="00373E27"/>
    <w:rsid w:val="00381255"/>
    <w:rsid w:val="003D5742"/>
    <w:rsid w:val="0048025D"/>
    <w:rsid w:val="0048633A"/>
    <w:rsid w:val="004956D7"/>
    <w:rsid w:val="004D433A"/>
    <w:rsid w:val="004D4EFB"/>
    <w:rsid w:val="00562C81"/>
    <w:rsid w:val="005B4C21"/>
    <w:rsid w:val="005D3EBB"/>
    <w:rsid w:val="005F4CEA"/>
    <w:rsid w:val="0065390B"/>
    <w:rsid w:val="00663DBC"/>
    <w:rsid w:val="00691C5E"/>
    <w:rsid w:val="006974DC"/>
    <w:rsid w:val="006C2A44"/>
    <w:rsid w:val="00753CB4"/>
    <w:rsid w:val="0076087A"/>
    <w:rsid w:val="007C0EDA"/>
    <w:rsid w:val="007C3F3F"/>
    <w:rsid w:val="007C792D"/>
    <w:rsid w:val="007E2506"/>
    <w:rsid w:val="00805EA0"/>
    <w:rsid w:val="00835A16"/>
    <w:rsid w:val="00853DF8"/>
    <w:rsid w:val="00863ECF"/>
    <w:rsid w:val="008834A2"/>
    <w:rsid w:val="00895A57"/>
    <w:rsid w:val="008A0BA9"/>
    <w:rsid w:val="008E6978"/>
    <w:rsid w:val="00941B91"/>
    <w:rsid w:val="009750A6"/>
    <w:rsid w:val="00984DD7"/>
    <w:rsid w:val="009914C4"/>
    <w:rsid w:val="009A154E"/>
    <w:rsid w:val="009A74C9"/>
    <w:rsid w:val="009C6A62"/>
    <w:rsid w:val="00A228B0"/>
    <w:rsid w:val="00A52225"/>
    <w:rsid w:val="00A94C88"/>
    <w:rsid w:val="00AB0476"/>
    <w:rsid w:val="00AB1817"/>
    <w:rsid w:val="00B66D2C"/>
    <w:rsid w:val="00C36840"/>
    <w:rsid w:val="00C44AB0"/>
    <w:rsid w:val="00C7439B"/>
    <w:rsid w:val="00C93045"/>
    <w:rsid w:val="00C942BE"/>
    <w:rsid w:val="00CB4CA5"/>
    <w:rsid w:val="00CF4F75"/>
    <w:rsid w:val="00D714F0"/>
    <w:rsid w:val="00DB1E97"/>
    <w:rsid w:val="00DC1301"/>
    <w:rsid w:val="00E01817"/>
    <w:rsid w:val="00E02527"/>
    <w:rsid w:val="00E15A50"/>
    <w:rsid w:val="00E2051A"/>
    <w:rsid w:val="00E235BE"/>
    <w:rsid w:val="00E616F0"/>
    <w:rsid w:val="00E67FCC"/>
    <w:rsid w:val="00ED5DF9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4</Pages>
  <Words>172</Words>
  <Characters>987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24</cp:revision>
  <dcterms:created xsi:type="dcterms:W3CDTF">2017-12-06T07:53:00Z</dcterms:created>
  <dcterms:modified xsi:type="dcterms:W3CDTF">2018-04-07T11:41:00Z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