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E0" w:rsidRDefault="00DF2FE0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F2FE0" w:rsidRDefault="00DF2FE0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DF2FE0" w:rsidRDefault="00DF2FE0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DF2FE0" w:rsidRDefault="00DF2FE0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霞山区动物卫生监督所部门预算</w:t>
      </w:r>
    </w:p>
    <w:p w:rsidR="00DF2FE0" w:rsidRDefault="00DF2FE0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2FE0" w:rsidRDefault="00DF2FE0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2FE0" w:rsidRDefault="00DF2FE0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2FE0" w:rsidRDefault="00DF2FE0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2FE0" w:rsidRDefault="00DF2FE0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2FE0" w:rsidRDefault="00DF2FE0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2FE0" w:rsidRDefault="00DF2FE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F2FE0" w:rsidRDefault="00DF2FE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F2FE0" w:rsidRDefault="00DF2FE0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DF2FE0" w:rsidRDefault="00DF2FE0" w:rsidP="008A6924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动物卫生监督所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DF2FE0" w:rsidRDefault="00DF2FE0" w:rsidP="008A6924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DF2FE0" w:rsidRDefault="00DF2FE0" w:rsidP="008A692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DF2FE0" w:rsidRDefault="00DF2FE0" w:rsidP="008A692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DF2FE0" w:rsidRDefault="00DF2FE0" w:rsidP="008A692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DF2FE0" w:rsidRDefault="00DF2FE0" w:rsidP="008A692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DF2FE0" w:rsidRDefault="00DF2FE0" w:rsidP="008A692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DF2FE0" w:rsidRPr="0071402D" w:rsidRDefault="00DF2FE0" w:rsidP="008A692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1402D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DF2FE0" w:rsidRPr="0071402D" w:rsidRDefault="00DF2FE0" w:rsidP="008A692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71402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DF2FE0" w:rsidRPr="0071402D" w:rsidRDefault="00DF2FE0" w:rsidP="008A692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71402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DF2FE0" w:rsidRPr="0071402D" w:rsidRDefault="00DF2FE0" w:rsidP="008A692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71402D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71402D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DF2FE0" w:rsidRPr="0071402D" w:rsidRDefault="00DF2FE0" w:rsidP="008A692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71402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DF2FE0" w:rsidRDefault="00DF2FE0" w:rsidP="008A6924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71402D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DF2FE0" w:rsidRDefault="00DF2FE0" w:rsidP="008A692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F2FE0" w:rsidRDefault="00DF2FE0" w:rsidP="008A6924">
      <w:pPr>
        <w:spacing w:line="5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动物卫生监督所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DF2FE0" w:rsidRDefault="00DF2FE0" w:rsidP="008A692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DF2FE0" w:rsidRDefault="00DF2FE0" w:rsidP="008A692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DF2FE0" w:rsidRDefault="00DF2FE0" w:rsidP="008A692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DF2FE0" w:rsidRDefault="00DF2FE0" w:rsidP="008A692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DF2FE0" w:rsidRDefault="00DF2FE0" w:rsidP="008A692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DF2FE0" w:rsidRDefault="00DF2FE0" w:rsidP="008A692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DF2FE0" w:rsidRDefault="00DF2FE0" w:rsidP="008A6924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DF2FE0" w:rsidRDefault="00DF2FE0" w:rsidP="008A6924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DF2FE0" w:rsidRDefault="00DF2FE0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DF2FE0" w:rsidRDefault="00DF2FE0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年霞山区动物卫生监督所部门预算基本情况说明</w:t>
      </w:r>
    </w:p>
    <w:p w:rsidR="00DF2FE0" w:rsidRDefault="00DF2FE0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DF2FE0" w:rsidRPr="0071402D" w:rsidRDefault="00DF2FE0" w:rsidP="0071402D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71402D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DF2FE0" w:rsidRDefault="00DF2FE0" w:rsidP="0071402D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</w:t>
      </w:r>
      <w:r w:rsidRPr="0071402D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DF2FE0" w:rsidRDefault="00DF2FE0" w:rsidP="00C84EE1">
      <w:pPr>
        <w:spacing w:line="28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单位职能：行政执法</w:t>
      </w:r>
    </w:p>
    <w:p w:rsidR="00DF2FE0" w:rsidRDefault="00DF2FE0" w:rsidP="00C84EE1">
      <w:pPr>
        <w:spacing w:line="28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主要工作：依法对全区实施动物卫生监督执法检查，查处违反动物防疫法规的在案件，履行动物防疫、动物疫情监测，落实重大动物疫病预防计划任务和扑灭辖区动物疫情，动物防疫条件的审核和监督等工作。</w:t>
      </w:r>
    </w:p>
    <w:p w:rsidR="00DF2FE0" w:rsidRPr="0071402D" w:rsidRDefault="00DF2FE0" w:rsidP="0071402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</w:t>
      </w:r>
      <w:r w:rsidRPr="0071402D">
        <w:rPr>
          <w:rFonts w:ascii="仿宋_GB2312" w:eastAsia="仿宋_GB2312" w:hint="eastAsia"/>
          <w:b/>
          <w:sz w:val="32"/>
          <w:szCs w:val="32"/>
        </w:rPr>
        <w:t>机构设置</w:t>
      </w:r>
    </w:p>
    <w:p w:rsidR="00DF2FE0" w:rsidRDefault="00DF2FE0" w:rsidP="0071402D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71402D">
        <w:rPr>
          <w:rFonts w:ascii="仿宋_GB2312" w:eastAsia="仿宋_GB2312" w:hint="eastAsia"/>
          <w:b/>
          <w:sz w:val="32"/>
          <w:szCs w:val="32"/>
        </w:rPr>
        <w:t>本部门无下属单位，部门预算为本级预算。</w:t>
      </w:r>
    </w:p>
    <w:p w:rsidR="00DF2FE0" w:rsidRPr="0071402D" w:rsidRDefault="00DF2FE0" w:rsidP="0071402D">
      <w:pPr>
        <w:spacing w:line="28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机构情况：正股级参公单位。人员情况：</w:t>
      </w:r>
      <w:bookmarkStart w:id="0" w:name="OLE_LINK3"/>
      <w:r>
        <w:rPr>
          <w:rFonts w:ascii="仿宋_GB2312" w:eastAsia="仿宋_GB2312" w:hAnsi="仿宋_GB2312" w:cs="仿宋_GB2312" w:hint="eastAsia"/>
          <w:sz w:val="32"/>
          <w:szCs w:val="32"/>
        </w:rPr>
        <w:t>事业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编制</w:t>
      </w: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名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在职</w:t>
      </w: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人，退休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人，遗属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人。财政供给：在职</w:t>
      </w:r>
      <w:r>
        <w:rPr>
          <w:rFonts w:ascii="仿宋_GB2312" w:eastAsia="仿宋_GB2312" w:hAnsi="仿宋_GB2312" w:cs="仿宋_GB231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人，退休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人，今年没有人员增减。</w:t>
      </w:r>
    </w:p>
    <w:p w:rsidR="00DF2FE0" w:rsidRDefault="00DF2FE0" w:rsidP="00C84EE1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DF2FE0" w:rsidRDefault="00DF2FE0" w:rsidP="0071402D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C84EE1">
        <w:rPr>
          <w:rFonts w:ascii="仿宋_GB2312" w:eastAsia="仿宋_GB2312" w:hAnsi="仿宋_GB2312" w:cs="仿宋_GB2312"/>
          <w:sz w:val="32"/>
          <w:szCs w:val="32"/>
        </w:rPr>
        <w:t>114.69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C84EE1">
        <w:rPr>
          <w:rFonts w:ascii="仿宋_GB2312" w:eastAsia="仿宋_GB2312" w:hAnsi="仿宋_GB2312" w:cs="仿宋_GB2312"/>
          <w:sz w:val="32"/>
          <w:szCs w:val="32"/>
        </w:rPr>
        <w:t>7.67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7.1</w:t>
      </w:r>
      <w:r w:rsidRPr="0071402D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。收入增加的原因的由于工资福利支出和对个人和家庭的补助增加。其中：预算经费安排拨款</w:t>
      </w:r>
      <w:r w:rsidRPr="00C84EE1">
        <w:rPr>
          <w:rFonts w:ascii="仿宋_GB2312" w:eastAsia="仿宋_GB2312" w:hAnsi="仿宋_GB2312" w:cs="仿宋_GB2312"/>
          <w:sz w:val="32"/>
          <w:szCs w:val="32"/>
        </w:rPr>
        <w:t>114.69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F2FE0" w:rsidRDefault="00DF2FE0" w:rsidP="00C84EE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DF2FE0" w:rsidRDefault="00DF2FE0" w:rsidP="00C84EE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C84EE1">
        <w:rPr>
          <w:rFonts w:ascii="仿宋_GB2312" w:eastAsia="仿宋_GB2312" w:hAnsi="仿宋_GB2312" w:cs="仿宋_GB2312"/>
          <w:sz w:val="32"/>
          <w:szCs w:val="32"/>
        </w:rPr>
        <w:t>114.69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C84EE1">
        <w:rPr>
          <w:rFonts w:ascii="仿宋_GB2312" w:eastAsia="仿宋_GB2312" w:hAnsi="仿宋_GB2312" w:cs="仿宋_GB2312"/>
          <w:sz w:val="32"/>
          <w:szCs w:val="32"/>
        </w:rPr>
        <w:t>7.67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7.1</w:t>
      </w:r>
      <w:r w:rsidRPr="0071402D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C84EE1">
        <w:rPr>
          <w:rFonts w:ascii="仿宋_GB2312" w:eastAsia="仿宋_GB2312" w:hAnsi="仿宋_GB2312" w:cs="仿宋_GB2312"/>
          <w:sz w:val="32"/>
          <w:szCs w:val="32"/>
        </w:rPr>
        <w:t>77.69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C84EE1">
        <w:rPr>
          <w:rFonts w:ascii="仿宋_GB2312" w:eastAsia="仿宋_GB2312" w:hAnsi="仿宋_GB2312" w:cs="仿宋_GB2312"/>
          <w:sz w:val="32"/>
          <w:szCs w:val="32"/>
        </w:rPr>
        <w:t>58.67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71402D">
        <w:rPr>
          <w:rFonts w:ascii="仿宋_GB2312" w:eastAsia="仿宋_GB2312" w:hAnsi="仿宋_GB2312" w:cs="仿宋_GB2312"/>
          <w:sz w:val="32"/>
          <w:szCs w:val="32"/>
        </w:rPr>
        <w:t>14.29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C84EE1">
        <w:rPr>
          <w:rFonts w:ascii="仿宋_GB2312" w:eastAsia="仿宋_GB2312" w:hAnsi="仿宋_GB2312" w:cs="仿宋_GB2312"/>
          <w:sz w:val="32"/>
          <w:szCs w:val="32"/>
        </w:rPr>
        <w:t>4.73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C84EE1">
        <w:rPr>
          <w:rFonts w:ascii="仿宋_GB2312" w:eastAsia="仿宋_GB2312" w:hAnsi="仿宋_GB2312" w:cs="仿宋_GB2312"/>
          <w:sz w:val="32"/>
          <w:szCs w:val="32"/>
        </w:rPr>
        <w:t>37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F2FE0" w:rsidRDefault="00DF2FE0" w:rsidP="00C84EE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DF2FE0" w:rsidRDefault="00DF2FE0" w:rsidP="00C84EE1">
      <w:pPr>
        <w:ind w:firstLineChars="200" w:firstLine="640"/>
        <w:rPr>
          <w:rFonts w:ascii="仿宋_GB2312" w:eastAsia="仿宋_GB2312"/>
          <w:sz w:val="32"/>
          <w:szCs w:val="32"/>
        </w:rPr>
      </w:pPr>
      <w:bookmarkStart w:id="1" w:name="_GoBack"/>
      <w:bookmarkEnd w:id="1"/>
      <w:r>
        <w:rPr>
          <w:rFonts w:ascii="仿宋_GB2312" w:eastAsia="仿宋_GB2312" w:hAnsi="宋体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年“三公经费”预算安排共</w:t>
      </w:r>
      <w:r>
        <w:rPr>
          <w:rFonts w:ascii="仿宋_GB2312" w:eastAsia="仿宋_GB2312"/>
          <w:sz w:val="32"/>
          <w:szCs w:val="32"/>
        </w:rPr>
        <w:t xml:space="preserve"> 2</w:t>
      </w:r>
      <w:r>
        <w:rPr>
          <w:rFonts w:ascii="仿宋_GB2312" w:eastAsia="仿宋_GB2312" w:hint="eastAsia"/>
          <w:sz w:val="32"/>
          <w:szCs w:val="32"/>
        </w:rPr>
        <w:t>万元，比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年增加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万元，其中：</w:t>
      </w:r>
    </w:p>
    <w:p w:rsidR="00DF2FE0" w:rsidRDefault="00DF2FE0" w:rsidP="00C84EE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因公出国（境）费预算安排</w:t>
      </w:r>
      <w:r>
        <w:rPr>
          <w:rFonts w:ascii="仿宋_GB2312" w:eastAsia="仿宋_GB2312"/>
          <w:sz w:val="32"/>
          <w:szCs w:val="32"/>
        </w:rPr>
        <w:t xml:space="preserve"> 0 </w:t>
      </w:r>
      <w:r>
        <w:rPr>
          <w:rFonts w:ascii="仿宋_GB2312" w:eastAsia="仿宋_GB2312" w:hint="eastAsia"/>
          <w:sz w:val="32"/>
          <w:szCs w:val="32"/>
        </w:rPr>
        <w:t>万元，与上年持平。</w:t>
      </w:r>
    </w:p>
    <w:p w:rsidR="00DF2FE0" w:rsidRDefault="00DF2FE0" w:rsidP="00C84EE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公务用车购置及运行维护费预算安排</w:t>
      </w:r>
      <w:r>
        <w:rPr>
          <w:rFonts w:ascii="仿宋_GB2312" w:eastAsia="仿宋_GB2312"/>
          <w:sz w:val="32"/>
          <w:szCs w:val="32"/>
        </w:rPr>
        <w:t xml:space="preserve"> 2</w:t>
      </w:r>
      <w:r>
        <w:rPr>
          <w:rFonts w:ascii="仿宋_GB2312" w:eastAsia="仿宋_GB2312" w:hint="eastAsia"/>
          <w:sz w:val="32"/>
          <w:szCs w:val="32"/>
        </w:rPr>
        <w:t>万元，比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年增加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万元，主要是车改进行了车辆调整。</w:t>
      </w:r>
    </w:p>
    <w:p w:rsidR="00DF2FE0" w:rsidRDefault="00DF2FE0" w:rsidP="00C84EE1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公务接待费预算安排</w:t>
      </w:r>
      <w:r>
        <w:rPr>
          <w:rFonts w:ascii="仿宋_GB2312" w:eastAsia="仿宋_GB2312"/>
          <w:sz w:val="32"/>
          <w:szCs w:val="32"/>
        </w:rPr>
        <w:t xml:space="preserve"> 0 </w:t>
      </w:r>
      <w:r>
        <w:rPr>
          <w:rFonts w:ascii="仿宋_GB2312" w:eastAsia="仿宋_GB2312" w:hint="eastAsia"/>
          <w:sz w:val="32"/>
          <w:szCs w:val="32"/>
        </w:rPr>
        <w:t>万元。与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DF2FE0" w:rsidRPr="00C11133" w:rsidRDefault="00DF2FE0" w:rsidP="00C11133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C11133">
        <w:rPr>
          <w:rFonts w:ascii="宋体" w:hint="eastAsia"/>
          <w:b/>
          <w:sz w:val="32"/>
          <w:szCs w:val="32"/>
        </w:rPr>
        <w:t>五、其他需要说明的情况</w:t>
      </w:r>
    </w:p>
    <w:p w:rsidR="00DF2FE0" w:rsidRDefault="00DF2FE0" w:rsidP="00C84EE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（一）、关于“机关运行经费”支出的说明</w:t>
      </w:r>
    </w:p>
    <w:p w:rsidR="00DF2FE0" w:rsidRPr="008A6924" w:rsidRDefault="00DF2FE0" w:rsidP="00C84EE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C84EE1">
        <w:rPr>
          <w:rFonts w:ascii="仿宋_GB2312" w:eastAsia="仿宋_GB2312" w:hAnsi="仿宋_GB2312" w:cs="仿宋_GB2312"/>
          <w:sz w:val="32"/>
          <w:szCs w:val="32"/>
        </w:rPr>
        <w:t>4.73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4.73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万元，支出增加的主要原因的</w:t>
      </w:r>
      <w:r w:rsidRPr="00C84EE1">
        <w:rPr>
          <w:rFonts w:ascii="仿宋_GB2312" w:eastAsia="仿宋_GB2312" w:hAnsi="仿宋_GB2312" w:cs="仿宋_GB2312" w:hint="eastAsia"/>
          <w:sz w:val="32"/>
          <w:szCs w:val="32"/>
        </w:rPr>
        <w:t>公务用车运行维护费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C84EE1">
        <w:rPr>
          <w:rFonts w:ascii="仿宋_GB2312" w:eastAsia="仿宋_GB2312" w:hAnsi="仿宋_GB2312" w:cs="仿宋_GB2312" w:hint="eastAsia"/>
          <w:sz w:val="32"/>
          <w:szCs w:val="32"/>
        </w:rPr>
        <w:t>公务交通补贴</w:t>
      </w:r>
      <w:r>
        <w:rPr>
          <w:rFonts w:ascii="仿宋_GB2312" w:eastAsia="仿宋_GB2312" w:hAnsi="仿宋_GB2312" w:cs="仿宋_GB2312" w:hint="eastAsia"/>
          <w:sz w:val="32"/>
          <w:szCs w:val="32"/>
        </w:rPr>
        <w:t>的增加。其中：</w:t>
      </w:r>
      <w:r w:rsidRPr="00C84EE1">
        <w:rPr>
          <w:rFonts w:ascii="仿宋_GB2312" w:eastAsia="仿宋_GB2312" w:hAnsi="仿宋_GB2312" w:cs="仿宋_GB2312" w:hint="eastAsia"/>
          <w:sz w:val="32"/>
          <w:szCs w:val="32"/>
        </w:rPr>
        <w:t>公务用车运行维护费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8A6924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2.73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DF2FE0" w:rsidRDefault="00DF2FE0" w:rsidP="00C84EE1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DF2FE0" w:rsidRDefault="00DF2FE0" w:rsidP="00C84EE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DF2FE0" w:rsidRDefault="00DF2FE0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71402D">
        <w:rPr>
          <w:rFonts w:ascii="仿宋_GB2312" w:eastAsia="仿宋_GB2312" w:hAnsi="仿宋_GB2312" w:cs="仿宋_GB2312"/>
          <w:sz w:val="32"/>
          <w:szCs w:val="32"/>
        </w:rPr>
        <w:t>439.9</w:t>
      </w:r>
      <w:r w:rsidRPr="0071402D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DF2FE0" w:rsidRDefault="00DF2FE0" w:rsidP="00C84EE1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DF2FE0" w:rsidRDefault="00DF2FE0" w:rsidP="007032E4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DF2FE0" w:rsidRDefault="00DF2FE0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DF2FE0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FE0" w:rsidRDefault="00DF2FE0" w:rsidP="004956D7">
      <w:r>
        <w:separator/>
      </w:r>
    </w:p>
  </w:endnote>
  <w:endnote w:type="continuationSeparator" w:id="0">
    <w:p w:rsidR="00DF2FE0" w:rsidRDefault="00DF2FE0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FE0" w:rsidRDefault="00DF2F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2FE0" w:rsidRDefault="00DF2F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FE0" w:rsidRDefault="00DF2FE0" w:rsidP="004956D7">
      <w:r>
        <w:separator/>
      </w:r>
    </w:p>
  </w:footnote>
  <w:footnote w:type="continuationSeparator" w:id="0">
    <w:p w:rsidR="00DF2FE0" w:rsidRDefault="00DF2FE0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FE0" w:rsidRDefault="00DF2FE0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A0A48"/>
    <w:rsid w:val="000D1AD5"/>
    <w:rsid w:val="00101364"/>
    <w:rsid w:val="0019167A"/>
    <w:rsid w:val="00236A06"/>
    <w:rsid w:val="00280BC7"/>
    <w:rsid w:val="002E6A6D"/>
    <w:rsid w:val="003039DD"/>
    <w:rsid w:val="003164F1"/>
    <w:rsid w:val="003B4C3C"/>
    <w:rsid w:val="003D5742"/>
    <w:rsid w:val="0048633A"/>
    <w:rsid w:val="004956D7"/>
    <w:rsid w:val="004D4EFB"/>
    <w:rsid w:val="005638F7"/>
    <w:rsid w:val="005F4CEA"/>
    <w:rsid w:val="0065390B"/>
    <w:rsid w:val="00691C5E"/>
    <w:rsid w:val="006974DC"/>
    <w:rsid w:val="006C2A44"/>
    <w:rsid w:val="007032E4"/>
    <w:rsid w:val="0071402D"/>
    <w:rsid w:val="00753CB4"/>
    <w:rsid w:val="0076087A"/>
    <w:rsid w:val="007C0EDA"/>
    <w:rsid w:val="007C3F3F"/>
    <w:rsid w:val="007D273E"/>
    <w:rsid w:val="007D429E"/>
    <w:rsid w:val="007E2506"/>
    <w:rsid w:val="00805EA0"/>
    <w:rsid w:val="00835A16"/>
    <w:rsid w:val="00863ECF"/>
    <w:rsid w:val="00895A57"/>
    <w:rsid w:val="008A0BA9"/>
    <w:rsid w:val="008A6924"/>
    <w:rsid w:val="00941B91"/>
    <w:rsid w:val="009750A6"/>
    <w:rsid w:val="009914C4"/>
    <w:rsid w:val="009A74C9"/>
    <w:rsid w:val="00A52225"/>
    <w:rsid w:val="00A857D6"/>
    <w:rsid w:val="00A94C88"/>
    <w:rsid w:val="00AA71FE"/>
    <w:rsid w:val="00AB0476"/>
    <w:rsid w:val="00AB1817"/>
    <w:rsid w:val="00AE581F"/>
    <w:rsid w:val="00B66D2C"/>
    <w:rsid w:val="00C11133"/>
    <w:rsid w:val="00C36840"/>
    <w:rsid w:val="00C7439B"/>
    <w:rsid w:val="00C84EE1"/>
    <w:rsid w:val="00C93045"/>
    <w:rsid w:val="00C942BE"/>
    <w:rsid w:val="00CB4CA5"/>
    <w:rsid w:val="00CF4F75"/>
    <w:rsid w:val="00D714F0"/>
    <w:rsid w:val="00DC1301"/>
    <w:rsid w:val="00DF2FE0"/>
    <w:rsid w:val="00E01817"/>
    <w:rsid w:val="00E15A50"/>
    <w:rsid w:val="00E235BE"/>
    <w:rsid w:val="00E616F0"/>
    <w:rsid w:val="00E67FCC"/>
    <w:rsid w:val="00E732C0"/>
    <w:rsid w:val="00E96619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5</Pages>
  <Words>205</Words>
  <Characters>1173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24</cp:revision>
  <dcterms:created xsi:type="dcterms:W3CDTF">2017-12-06T07:53:00Z</dcterms:created>
  <dcterms:modified xsi:type="dcterms:W3CDTF">2018-04-11T12:52:00Z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