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广东农工商学校教工宿舍A幢1门加建电梯面积计算表</w:t>
      </w:r>
    </w:p>
    <w:p>
      <w:pPr>
        <w:rPr>
          <w:rFonts w:hint="eastAsia"/>
          <w:bCs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bCs/>
          <w:sz w:val="28"/>
          <w:szCs w:val="28"/>
        </w:rPr>
        <w:t>建筑基底面积：</w:t>
      </w:r>
      <w:r>
        <w:rPr>
          <w:rFonts w:hint="eastAsia"/>
          <w:bCs/>
          <w:sz w:val="28"/>
          <w:szCs w:val="28"/>
          <w:u w:val="single"/>
        </w:rPr>
        <w:t>5.</w:t>
      </w:r>
      <w:r>
        <w:rPr>
          <w:rFonts w:hint="eastAsia"/>
          <w:bCs/>
          <w:sz w:val="28"/>
          <w:szCs w:val="28"/>
          <w:u w:val="single"/>
          <w:lang w:val="en-US" w:eastAsia="zh-CN"/>
        </w:rPr>
        <w:t>76</w:t>
      </w:r>
      <w:r>
        <w:rPr>
          <w:rFonts w:hint="eastAsia"/>
          <w:sz w:val="28"/>
          <w:szCs w:val="28"/>
          <w:u w:val="single"/>
        </w:rPr>
        <w:t>㎡</w:t>
      </w: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总建筑面积：</w:t>
      </w:r>
      <w:r>
        <w:rPr>
          <w:rFonts w:hint="eastAsia"/>
          <w:sz w:val="28"/>
          <w:szCs w:val="28"/>
          <w:u w:val="single"/>
          <w:lang w:val="en-US" w:eastAsia="zh-CN"/>
        </w:rPr>
        <w:t>88.80</w:t>
      </w:r>
      <w:r>
        <w:rPr>
          <w:rFonts w:hint="eastAsia"/>
          <w:sz w:val="28"/>
          <w:szCs w:val="28"/>
          <w:u w:val="single"/>
        </w:rPr>
        <w:t>㎡</w:t>
      </w: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建筑层数：</w:t>
      </w:r>
      <w:r>
        <w:rPr>
          <w:rFonts w:hint="eastAsia"/>
          <w:sz w:val="28"/>
          <w:szCs w:val="28"/>
          <w:u w:val="single"/>
        </w:rPr>
        <w:t>地上</w:t>
      </w:r>
      <w:r>
        <w:rPr>
          <w:rFonts w:hint="eastAsia"/>
          <w:sz w:val="28"/>
          <w:szCs w:val="28"/>
          <w:u w:val="single"/>
          <w:lang w:val="en-US" w:eastAsia="zh-CN"/>
        </w:rPr>
        <w:t>八</w:t>
      </w:r>
      <w:r>
        <w:rPr>
          <w:rFonts w:hint="eastAsia"/>
          <w:sz w:val="28"/>
          <w:szCs w:val="28"/>
          <w:u w:val="single"/>
        </w:rPr>
        <w:t xml:space="preserve">层、机房一层  </w:t>
      </w: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建筑高度：</w:t>
      </w:r>
      <w:r>
        <w:rPr>
          <w:rFonts w:hint="eastAsia"/>
          <w:sz w:val="28"/>
          <w:szCs w:val="28"/>
          <w:u w:val="single"/>
          <w:lang w:val="en-US" w:eastAsia="zh-CN"/>
        </w:rPr>
        <w:t>30.85</w:t>
      </w:r>
      <w:r>
        <w:rPr>
          <w:rFonts w:hint="eastAsia"/>
          <w:sz w:val="28"/>
          <w:szCs w:val="28"/>
          <w:u w:val="single"/>
        </w:rPr>
        <w:t xml:space="preserve">m   </w:t>
      </w:r>
    </w:p>
    <w:p>
      <w:pPr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室内外高差：</w:t>
      </w:r>
      <w:r>
        <w:rPr>
          <w:rFonts w:hint="eastAsia"/>
          <w:sz w:val="28"/>
          <w:szCs w:val="28"/>
          <w:u w:val="single"/>
        </w:rPr>
        <w:t>0.</w:t>
      </w:r>
      <w:r>
        <w:rPr>
          <w:rFonts w:hint="eastAsia"/>
          <w:sz w:val="28"/>
          <w:szCs w:val="28"/>
          <w:u w:val="single"/>
          <w:lang w:val="en-US" w:eastAsia="zh-CN"/>
        </w:rPr>
        <w:t>15</w:t>
      </w:r>
      <w:r>
        <w:rPr>
          <w:rFonts w:hint="eastAsia"/>
          <w:sz w:val="28"/>
          <w:szCs w:val="28"/>
          <w:u w:val="single"/>
        </w:rPr>
        <w:t xml:space="preserve">m  </w:t>
      </w:r>
    </w:p>
    <w:tbl>
      <w:tblPr>
        <w:tblStyle w:val="3"/>
        <w:tblpPr w:leftFromText="180" w:rightFromText="180" w:vertAnchor="page" w:horzAnchor="margin" w:tblpXSpec="center" w:tblpY="6481"/>
        <w:tblOverlap w:val="never"/>
        <w:tblW w:w="8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1843"/>
        <w:gridCol w:w="1701"/>
        <w:gridCol w:w="1701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楼层</w:t>
            </w:r>
          </w:p>
        </w:tc>
        <w:tc>
          <w:tcPr>
            <w:tcW w:w="1843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电梯建筑面积（㎡）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通道建筑面积（㎡）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总建筑面积（㎡）</w:t>
            </w:r>
          </w:p>
        </w:tc>
        <w:tc>
          <w:tcPr>
            <w:tcW w:w="1842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层高(m)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首层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5.</w:t>
            </w:r>
            <w:r>
              <w:rPr>
                <w:rFonts w:hint="eastAsia"/>
                <w:sz w:val="24"/>
                <w:lang w:val="en-US" w:eastAsia="zh-CN"/>
              </w:rPr>
              <w:t>76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5.76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二层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5.76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5.28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11.07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三层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5.76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5.28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11.07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四层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5.76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5.28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11.07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五层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5.76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5.28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11.07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六层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5.76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5.28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11.07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七层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5.76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5.28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11.07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3.20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八层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5.76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5.28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11.07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机房层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5.76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/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5.76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3.00</w:t>
            </w:r>
          </w:p>
        </w:tc>
      </w:tr>
    </w:tbl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</w:t>
      </w:r>
      <w:bookmarkStart w:id="0" w:name="_GoBack"/>
      <w:bookmarkEnd w:id="0"/>
    </w:p>
    <w:p>
      <w:pPr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设计单位：永建设计集团有限公司</w:t>
      </w:r>
    </w:p>
    <w:p>
      <w:pPr>
        <w:tabs>
          <w:tab w:val="left" w:pos="2720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>建设单位：</w:t>
      </w:r>
      <w:r>
        <w:rPr>
          <w:rFonts w:hint="eastAsia"/>
          <w:bCs/>
          <w:sz w:val="28"/>
          <w:szCs w:val="28"/>
        </w:rPr>
        <w:t>广东农工商学校教工宿舍A幢1门</w:t>
      </w:r>
      <w:r>
        <w:rPr>
          <w:rFonts w:hint="eastAsia"/>
          <w:sz w:val="28"/>
          <w:szCs w:val="28"/>
        </w:rPr>
        <w:t>业主</w:t>
      </w:r>
    </w:p>
    <w:p>
      <w:pPr>
        <w:tabs>
          <w:tab w:val="left" w:pos="2720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24</w:t>
      </w:r>
      <w:r>
        <w:rPr>
          <w:rFonts w:hint="eastAsia"/>
          <w:sz w:val="28"/>
          <w:szCs w:val="28"/>
        </w:rPr>
        <w:t xml:space="preserve">日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E1ZGNmNzJkNmYyMmI2OWIxODQyYTJkODllNDJiNDMifQ=="/>
  </w:docVars>
  <w:rsids>
    <w:rsidRoot w:val="2CB9723A"/>
    <w:rsid w:val="00080C90"/>
    <w:rsid w:val="000E41D3"/>
    <w:rsid w:val="001B3562"/>
    <w:rsid w:val="001F24DB"/>
    <w:rsid w:val="001F5D93"/>
    <w:rsid w:val="00205907"/>
    <w:rsid w:val="00230945"/>
    <w:rsid w:val="00241044"/>
    <w:rsid w:val="00317250"/>
    <w:rsid w:val="0035217F"/>
    <w:rsid w:val="003802EC"/>
    <w:rsid w:val="003F4C2A"/>
    <w:rsid w:val="003F6AB3"/>
    <w:rsid w:val="004D00FB"/>
    <w:rsid w:val="005D484C"/>
    <w:rsid w:val="006764FC"/>
    <w:rsid w:val="00712D63"/>
    <w:rsid w:val="00726923"/>
    <w:rsid w:val="007B4334"/>
    <w:rsid w:val="00802D7C"/>
    <w:rsid w:val="008868BB"/>
    <w:rsid w:val="009278D1"/>
    <w:rsid w:val="009D7B4A"/>
    <w:rsid w:val="00AA7C8C"/>
    <w:rsid w:val="00AC52E5"/>
    <w:rsid w:val="00BB5B8A"/>
    <w:rsid w:val="00C619DA"/>
    <w:rsid w:val="00C70535"/>
    <w:rsid w:val="00CA4D4E"/>
    <w:rsid w:val="00D0239F"/>
    <w:rsid w:val="00D55C9D"/>
    <w:rsid w:val="00DB1B16"/>
    <w:rsid w:val="00DC2449"/>
    <w:rsid w:val="00EC494F"/>
    <w:rsid w:val="00F74282"/>
    <w:rsid w:val="0A2651B2"/>
    <w:rsid w:val="0C4533D6"/>
    <w:rsid w:val="0DE71D18"/>
    <w:rsid w:val="0EFE3334"/>
    <w:rsid w:val="0FB032B0"/>
    <w:rsid w:val="16C02447"/>
    <w:rsid w:val="181148C6"/>
    <w:rsid w:val="26BB267E"/>
    <w:rsid w:val="28053C67"/>
    <w:rsid w:val="29D076F5"/>
    <w:rsid w:val="2CB9723A"/>
    <w:rsid w:val="312E3339"/>
    <w:rsid w:val="32AD0E24"/>
    <w:rsid w:val="437C0BC1"/>
    <w:rsid w:val="45E407ED"/>
    <w:rsid w:val="48DA561F"/>
    <w:rsid w:val="494A7F9E"/>
    <w:rsid w:val="49AB243D"/>
    <w:rsid w:val="4D7D0615"/>
    <w:rsid w:val="4E551E8C"/>
    <w:rsid w:val="4F6E11AB"/>
    <w:rsid w:val="57D873B6"/>
    <w:rsid w:val="5AFC6678"/>
    <w:rsid w:val="5BE82E96"/>
    <w:rsid w:val="62DF31C0"/>
    <w:rsid w:val="6D535020"/>
    <w:rsid w:val="6FAD7F69"/>
    <w:rsid w:val="70D62489"/>
    <w:rsid w:val="7A50313E"/>
    <w:rsid w:val="7BFB3840"/>
    <w:rsid w:val="7DB0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372D32-87DB-4E16-9A24-405EF397D1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226</Words>
  <Characters>385</Characters>
  <Lines>3</Lines>
  <Paragraphs>1</Paragraphs>
  <TotalTime>3</TotalTime>
  <ScaleCrop>false</ScaleCrop>
  <LinksUpToDate>false</LinksUpToDate>
  <CharactersWithSpaces>412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2018-06-24T14:58:00Z</dcterms:created>
  <dc:creator>~港城浪子~</dc:creator>
  <cp:lastModifiedBy>P disorder</cp:lastModifiedBy>
  <dcterms:modified xsi:type="dcterms:W3CDTF">2023-10-24T10:39:30Z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F784697F95F34E6CB46890FB597FBD31</vt:lpwstr>
  </property>
</Properties>
</file>